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8FD" w:rsidRDefault="00A518FD" w:rsidP="00A518FD">
      <w:pPr>
        <w:spacing w:before="0" w:after="0"/>
        <w:jc w:val="left"/>
        <w:rPr>
          <w:b/>
          <w:sz w:val="24"/>
          <w:szCs w:val="24"/>
        </w:rPr>
      </w:pPr>
    </w:p>
    <w:p w:rsidR="00AC56BD" w:rsidRDefault="00AC56BD" w:rsidP="00AC56BD">
      <w:pPr>
        <w:spacing w:before="0" w:after="0"/>
        <w:jc w:val="left"/>
        <w:rPr>
          <w:rFonts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094"/>
        <w:gridCol w:w="1560"/>
      </w:tblGrid>
      <w:tr w:rsidR="00A34B82" w:rsidRPr="006C10C1" w:rsidTr="008A624B">
        <w:trPr>
          <w:gridAfter w:val="1"/>
          <w:wAfter w:w="1560" w:type="dxa"/>
          <w:trHeight w:val="464"/>
        </w:trPr>
        <w:tc>
          <w:tcPr>
            <w:tcW w:w="7654" w:type="dxa"/>
            <w:gridSpan w:val="2"/>
          </w:tcPr>
          <w:p w:rsidR="00A34B82" w:rsidRPr="006C10C1" w:rsidRDefault="00A34B82" w:rsidP="008A624B">
            <w:pPr>
              <w:snapToGrid w:val="0"/>
              <w:spacing w:before="240" w:after="240"/>
              <w:jc w:val="center"/>
              <w:rPr>
                <w:b/>
                <w:color w:val="000080"/>
                <w:sz w:val="22"/>
                <w:szCs w:val="22"/>
              </w:rPr>
            </w:pPr>
            <w:r w:rsidRPr="00A44354">
              <w:rPr>
                <w:b/>
                <w:color w:val="000080"/>
                <w:sz w:val="22"/>
                <w:szCs w:val="22"/>
              </w:rPr>
              <w:t>Intestazione e</w:t>
            </w:r>
            <w:r>
              <w:rPr>
                <w:b/>
                <w:color w:val="000080"/>
                <w:sz w:val="22"/>
                <w:szCs w:val="22"/>
              </w:rPr>
              <w:t>d eventuale</w:t>
            </w:r>
            <w:r w:rsidRPr="00A44354">
              <w:rPr>
                <w:b/>
                <w:color w:val="000080"/>
                <w:sz w:val="22"/>
                <w:szCs w:val="22"/>
              </w:rPr>
              <w:t xml:space="preserve"> logo </w:t>
            </w:r>
            <w:r>
              <w:rPr>
                <w:b/>
                <w:color w:val="000080"/>
                <w:sz w:val="22"/>
                <w:szCs w:val="22"/>
              </w:rPr>
              <w:t>del concorrente</w:t>
            </w:r>
          </w:p>
        </w:tc>
      </w:tr>
      <w:tr w:rsidR="00A34B82" w:rsidRPr="00D93FDF" w:rsidTr="008A624B">
        <w:trPr>
          <w:trHeight w:val="676"/>
        </w:trPr>
        <w:tc>
          <w:tcPr>
            <w:tcW w:w="1560" w:type="dxa"/>
            <w:vAlign w:val="center"/>
          </w:tcPr>
          <w:p w:rsidR="00A34B82" w:rsidRPr="00550A32" w:rsidRDefault="00A34B82" w:rsidP="008A624B">
            <w:pPr>
              <w:snapToGrid w:val="0"/>
              <w:spacing w:before="240" w:after="240"/>
              <w:jc w:val="right"/>
              <w:rPr>
                <w:rFonts w:cs="Arial"/>
                <w:sz w:val="16"/>
              </w:rPr>
            </w:pPr>
          </w:p>
        </w:tc>
        <w:tc>
          <w:tcPr>
            <w:tcW w:w="7654" w:type="dxa"/>
            <w:gridSpan w:val="2"/>
          </w:tcPr>
          <w:p w:rsidR="00A34B82" w:rsidRPr="00D93FDF" w:rsidRDefault="00A34B82" w:rsidP="008A624B">
            <w:pPr>
              <w:snapToGrid w:val="0"/>
              <w:spacing w:before="120" w:after="0"/>
              <w:rPr>
                <w:rFonts w:cs="Arial"/>
                <w:sz w:val="16"/>
              </w:rPr>
            </w:pPr>
          </w:p>
        </w:tc>
      </w:tr>
    </w:tbl>
    <w:p w:rsidR="008D4931" w:rsidRPr="00C50B81" w:rsidRDefault="008D4931" w:rsidP="008D4931">
      <w:pPr>
        <w:rPr>
          <w:rFonts w:cs="Arial"/>
          <w:sz w:val="22"/>
          <w:szCs w:val="22"/>
        </w:rPr>
      </w:pPr>
      <w:proofErr w:type="spellStart"/>
      <w:r w:rsidRPr="00C50B81">
        <w:rPr>
          <w:rFonts w:cs="Arial"/>
          <w:sz w:val="22"/>
          <w:szCs w:val="22"/>
        </w:rPr>
        <w:t>RdO</w:t>
      </w:r>
      <w:proofErr w:type="spellEnd"/>
      <w:r w:rsidRPr="00C50B81">
        <w:rPr>
          <w:rFonts w:cs="Arial"/>
          <w:sz w:val="22"/>
          <w:szCs w:val="22"/>
        </w:rPr>
        <w:t xml:space="preserve"> al Mercato Elettronico della Pubblica Amministrazione di </w:t>
      </w:r>
      <w:proofErr w:type="spellStart"/>
      <w:r w:rsidRPr="00C50B81">
        <w:rPr>
          <w:rFonts w:cs="Arial"/>
          <w:sz w:val="22"/>
          <w:szCs w:val="22"/>
        </w:rPr>
        <w:t>Consip</w:t>
      </w:r>
      <w:proofErr w:type="spellEnd"/>
      <w:r w:rsidRPr="00C50B81">
        <w:rPr>
          <w:rFonts w:cs="Arial"/>
          <w:sz w:val="22"/>
          <w:szCs w:val="22"/>
        </w:rPr>
        <w:t xml:space="preserve"> </w:t>
      </w:r>
      <w:proofErr w:type="spellStart"/>
      <w:r w:rsidRPr="00C50B81">
        <w:rPr>
          <w:rFonts w:cs="Arial"/>
          <w:sz w:val="22"/>
          <w:szCs w:val="22"/>
        </w:rPr>
        <w:t>SpA</w:t>
      </w:r>
      <w:proofErr w:type="spellEnd"/>
      <w:r w:rsidRPr="00C50B81">
        <w:rPr>
          <w:rFonts w:cs="Arial"/>
          <w:sz w:val="22"/>
          <w:szCs w:val="22"/>
        </w:rPr>
        <w:t xml:space="preserve"> n</w:t>
      </w:r>
      <w:r>
        <w:rPr>
          <w:rFonts w:cs="Arial"/>
          <w:sz w:val="22"/>
          <w:szCs w:val="22"/>
        </w:rPr>
        <w:t>.</w:t>
      </w:r>
      <w:r w:rsidRPr="00C50B81">
        <w:rPr>
          <w:sz w:val="22"/>
          <w:szCs w:val="22"/>
        </w:rPr>
        <w:t xml:space="preserve"> </w:t>
      </w:r>
      <w:r w:rsidR="008218B4" w:rsidRPr="008218B4">
        <w:rPr>
          <w:rFonts w:cs="Arial"/>
          <w:sz w:val="22"/>
          <w:szCs w:val="22"/>
        </w:rPr>
        <w:t>2653783</w:t>
      </w:r>
    </w:p>
    <w:p w:rsidR="008D4931" w:rsidRDefault="008D4931" w:rsidP="008D4931">
      <w:pPr>
        <w:rPr>
          <w:rFonts w:cs="Arial"/>
        </w:rPr>
      </w:pPr>
    </w:p>
    <w:p w:rsidR="008D4931" w:rsidRPr="00C50B81" w:rsidRDefault="008D4931" w:rsidP="008D493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</w:t>
      </w:r>
      <w:r w:rsidRPr="00C50B81">
        <w:rPr>
          <w:rFonts w:cs="Arial"/>
          <w:sz w:val="22"/>
          <w:szCs w:val="22"/>
        </w:rPr>
        <w:t>Rif. Bando “</w:t>
      </w:r>
      <w:r w:rsidRPr="00CB2BE9">
        <w:rPr>
          <w:rFonts w:cs="Arial"/>
          <w:sz w:val="22"/>
          <w:szCs w:val="22"/>
        </w:rPr>
        <w:t>Servizi di Pulizia degli Immobili, Disinfestazione e Sanificazione Impianti</w:t>
      </w:r>
      <w:r w:rsidRPr="00C50B81">
        <w:rPr>
          <w:rFonts w:cs="Arial"/>
          <w:sz w:val="22"/>
          <w:szCs w:val="22"/>
        </w:rPr>
        <w:t>”</w:t>
      </w:r>
      <w:r>
        <w:rPr>
          <w:rFonts w:cs="Arial"/>
          <w:sz w:val="22"/>
          <w:szCs w:val="22"/>
        </w:rPr>
        <w:t>)</w:t>
      </w:r>
    </w:p>
    <w:p w:rsidR="00A518FD" w:rsidRPr="005A727B" w:rsidRDefault="00A518FD" w:rsidP="00A518FD">
      <w:pPr>
        <w:spacing w:before="0" w:after="0"/>
        <w:jc w:val="left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654"/>
      </w:tblGrid>
      <w:tr w:rsidR="00A518FD" w:rsidRPr="005A727B" w:rsidTr="009D5185">
        <w:tc>
          <w:tcPr>
            <w:tcW w:w="1560" w:type="dxa"/>
          </w:tcPr>
          <w:p w:rsidR="00A518FD" w:rsidRPr="005A727B" w:rsidRDefault="00A518FD" w:rsidP="009D5185">
            <w:pPr>
              <w:snapToGrid w:val="0"/>
              <w:spacing w:before="0" w:after="0"/>
              <w:jc w:val="right"/>
              <w:rPr>
                <w:sz w:val="16"/>
              </w:rPr>
            </w:pPr>
          </w:p>
        </w:tc>
        <w:tc>
          <w:tcPr>
            <w:tcW w:w="7654" w:type="dxa"/>
            <w:vAlign w:val="center"/>
          </w:tcPr>
          <w:p w:rsidR="00A518FD" w:rsidRPr="005A727B" w:rsidRDefault="00A518FD" w:rsidP="002F1FB5">
            <w:pPr>
              <w:snapToGrid w:val="0"/>
              <w:spacing w:before="0" w:after="0"/>
              <w:jc w:val="left"/>
              <w:rPr>
                <w:b/>
                <w:sz w:val="16"/>
              </w:rPr>
            </w:pPr>
          </w:p>
        </w:tc>
      </w:tr>
    </w:tbl>
    <w:p w:rsidR="00873FE8" w:rsidRDefault="00873FE8" w:rsidP="00A706A0">
      <w:pPr>
        <w:spacing w:before="0" w:after="0"/>
        <w:jc w:val="left"/>
        <w:rPr>
          <w:rFonts w:cs="Arial"/>
        </w:rPr>
      </w:pPr>
    </w:p>
    <w:p w:rsidR="00E24A97" w:rsidRDefault="00AC56BD" w:rsidP="00A34B82">
      <w:pPr>
        <w:tabs>
          <w:tab w:val="left" w:pos="1025"/>
        </w:tabs>
        <w:spacing w:before="0" w:after="0"/>
        <w:jc w:val="left"/>
        <w:rPr>
          <w:rFonts w:cs="Arial"/>
          <w:b/>
          <w:sz w:val="32"/>
          <w:szCs w:val="32"/>
        </w:rPr>
      </w:pPr>
      <w:r w:rsidRPr="00A34B82">
        <w:rPr>
          <w:rFonts w:cs="Arial"/>
          <w:b/>
          <w:sz w:val="32"/>
          <w:szCs w:val="32"/>
        </w:rPr>
        <w:t>Offerta tecnico-economica</w:t>
      </w:r>
    </w:p>
    <w:p w:rsidR="009A21DC" w:rsidRPr="00AB4C12" w:rsidRDefault="00E24A97" w:rsidP="00A34B82">
      <w:pPr>
        <w:tabs>
          <w:tab w:val="left" w:pos="1025"/>
        </w:tabs>
        <w:spacing w:before="0" w:after="0"/>
        <w:jc w:val="left"/>
        <w:rPr>
          <w:rFonts w:cs="Arial"/>
          <w:b/>
          <w:bCs/>
          <w:sz w:val="28"/>
          <w:szCs w:val="28"/>
        </w:rPr>
      </w:pPr>
      <w:proofErr w:type="spellStart"/>
      <w:r w:rsidRPr="00E24A97">
        <w:rPr>
          <w:rFonts w:cs="Arial"/>
          <w:b/>
          <w:color w:val="FF0000"/>
          <w:sz w:val="32"/>
          <w:szCs w:val="32"/>
        </w:rPr>
        <w:t>REV</w:t>
      </w:r>
      <w:proofErr w:type="spellEnd"/>
      <w:r w:rsidRPr="00E24A97">
        <w:rPr>
          <w:rFonts w:cs="Arial"/>
          <w:b/>
          <w:color w:val="FF0000"/>
          <w:sz w:val="32"/>
          <w:szCs w:val="32"/>
        </w:rPr>
        <w:t xml:space="preserve"> 02</w:t>
      </w:r>
      <w:r w:rsidR="00AC56BD" w:rsidRPr="00E24A97">
        <w:rPr>
          <w:rFonts w:cs="Arial"/>
          <w:b/>
          <w:color w:val="FF0000"/>
          <w:sz w:val="24"/>
          <w:szCs w:val="24"/>
        </w:rPr>
        <w:t xml:space="preserve"> </w:t>
      </w:r>
      <w:r w:rsidR="00873FE8" w:rsidRPr="00E24A97">
        <w:rPr>
          <w:rFonts w:cs="Arial"/>
          <w:color w:val="FF0000"/>
        </w:rPr>
        <w:br w:type="page"/>
      </w:r>
      <w:r w:rsidR="00A518FD" w:rsidRPr="000432B0">
        <w:rPr>
          <w:b/>
          <w:sz w:val="24"/>
          <w:szCs w:val="24"/>
        </w:rPr>
        <w:lastRenderedPageBreak/>
        <w:br/>
      </w:r>
      <w:r w:rsidR="009A21DC">
        <w:rPr>
          <w:rFonts w:cs="Arial"/>
        </w:rPr>
        <w:t>Allegato</w:t>
      </w:r>
      <w:r w:rsidR="009A21DC" w:rsidRPr="00617899">
        <w:rPr>
          <w:rFonts w:cs="Arial"/>
        </w:rPr>
        <w:t xml:space="preserve"> </w:t>
      </w:r>
      <w:r w:rsidR="009A21DC">
        <w:rPr>
          <w:rFonts w:cs="Arial"/>
        </w:rPr>
        <w:t>“</w:t>
      </w:r>
      <w:smartTag w:uri="urn:schemas-microsoft-com:office:smarttags" w:element="metricconverter">
        <w:smartTagPr>
          <w:attr w:name="ProductID" w:val="2”"/>
        </w:smartTagPr>
        <w:r w:rsidR="00B255EA">
          <w:rPr>
            <w:rFonts w:cs="Arial"/>
          </w:rPr>
          <w:t>2</w:t>
        </w:r>
        <w:r w:rsidR="009A21DC">
          <w:rPr>
            <w:rFonts w:cs="Arial"/>
          </w:rPr>
          <w:t>”</w:t>
        </w:r>
      </w:smartTag>
      <w:r w:rsidR="009A21DC">
        <w:rPr>
          <w:rFonts w:cs="Arial"/>
        </w:rPr>
        <w:t xml:space="preserve"> </w:t>
      </w:r>
      <w:r w:rsidR="009A21DC" w:rsidRPr="00617899">
        <w:rPr>
          <w:rFonts w:cs="Arial"/>
        </w:rPr>
        <w:t>per</w:t>
      </w:r>
      <w:r w:rsidR="009A21DC">
        <w:rPr>
          <w:rFonts w:cs="Arial"/>
        </w:rPr>
        <w:t xml:space="preserve"> la formulazione della</w:t>
      </w:r>
      <w:r w:rsidR="009A21DC" w:rsidRPr="00617899">
        <w:rPr>
          <w:rFonts w:cs="Arial"/>
        </w:rPr>
        <w:t xml:space="preserve"> </w:t>
      </w:r>
      <w:r w:rsidR="009A21DC" w:rsidRPr="00617899">
        <w:rPr>
          <w:rFonts w:cs="Arial"/>
        </w:rPr>
        <w:br/>
      </w:r>
      <w:r w:rsidR="009A21DC" w:rsidRPr="00AB4C12">
        <w:rPr>
          <w:rFonts w:cs="Arial"/>
          <w:b/>
          <w:bCs/>
          <w:sz w:val="28"/>
          <w:szCs w:val="28"/>
        </w:rPr>
        <w:t xml:space="preserve">Offerta </w:t>
      </w:r>
      <w:r w:rsidR="0000147B">
        <w:rPr>
          <w:rFonts w:cs="Arial"/>
          <w:b/>
          <w:bCs/>
          <w:sz w:val="28"/>
          <w:szCs w:val="28"/>
        </w:rPr>
        <w:t>Tecnico-</w:t>
      </w:r>
      <w:r w:rsidR="00D3290D">
        <w:rPr>
          <w:rFonts w:cs="Arial"/>
          <w:b/>
          <w:bCs/>
          <w:sz w:val="28"/>
          <w:szCs w:val="28"/>
        </w:rPr>
        <w:t>Economi</w:t>
      </w:r>
      <w:r w:rsidR="009A21DC">
        <w:rPr>
          <w:rFonts w:cs="Arial"/>
          <w:b/>
          <w:bCs/>
          <w:sz w:val="28"/>
          <w:szCs w:val="28"/>
        </w:rPr>
        <w:t>ca</w:t>
      </w:r>
    </w:p>
    <w:p w:rsidR="009A21DC" w:rsidRPr="00575351" w:rsidRDefault="009A21DC" w:rsidP="009A21DC">
      <w:pPr>
        <w:tabs>
          <w:tab w:val="left" w:pos="1025"/>
        </w:tabs>
        <w:spacing w:before="0" w:after="0"/>
        <w:jc w:val="left"/>
        <w:rPr>
          <w:rFonts w:cs="Arial"/>
          <w:b/>
          <w:sz w:val="16"/>
          <w:szCs w:val="16"/>
        </w:rPr>
      </w:pPr>
    </w:p>
    <w:p w:rsidR="009A21DC" w:rsidRPr="00A00077" w:rsidRDefault="009A21DC" w:rsidP="009A21DC">
      <w:pPr>
        <w:numPr>
          <w:ilvl w:val="0"/>
          <w:numId w:val="27"/>
        </w:numPr>
        <w:suppressAutoHyphens w:val="0"/>
        <w:spacing w:before="0" w:after="120"/>
        <w:ind w:right="566"/>
      </w:pPr>
      <w:r w:rsidRPr="00A00077">
        <w:t>L’offerta economica deve essere resa in lingua italiana</w:t>
      </w:r>
      <w:r>
        <w:t>.</w:t>
      </w:r>
      <w:r w:rsidRPr="00A00077">
        <w:t xml:space="preserve"> </w:t>
      </w:r>
    </w:p>
    <w:p w:rsidR="009A21DC" w:rsidRPr="00A00077" w:rsidRDefault="009A21DC" w:rsidP="009A21DC">
      <w:pPr>
        <w:numPr>
          <w:ilvl w:val="0"/>
          <w:numId w:val="27"/>
        </w:numPr>
        <w:suppressAutoHyphens w:val="0"/>
        <w:spacing w:before="0" w:after="120"/>
        <w:ind w:right="566"/>
      </w:pPr>
      <w:r w:rsidRPr="00A00077">
        <w:t>L’offerta economica deve contenere i dati relativi al</w:t>
      </w:r>
      <w:r>
        <w:t xml:space="preserve"> concorrente. </w:t>
      </w:r>
    </w:p>
    <w:p w:rsidR="009A21DC" w:rsidRDefault="009A21DC" w:rsidP="009A21DC">
      <w:pPr>
        <w:numPr>
          <w:ilvl w:val="0"/>
          <w:numId w:val="27"/>
        </w:numPr>
        <w:suppressAutoHyphens w:val="0"/>
        <w:spacing w:before="0" w:after="120"/>
        <w:ind w:right="566"/>
      </w:pPr>
      <w:r w:rsidRPr="00A00077">
        <w:t>Qualora lo spazio non fosse sufficiente per l’inserimento dei dati, è possibile inserire fogli aggiuntivi</w:t>
      </w:r>
      <w:r>
        <w:t>.</w:t>
      </w:r>
    </w:p>
    <w:p w:rsidR="009A21DC" w:rsidRDefault="009A21DC" w:rsidP="009A21DC">
      <w:pPr>
        <w:numPr>
          <w:ilvl w:val="0"/>
          <w:numId w:val="27"/>
        </w:numPr>
        <w:suppressAutoHyphens w:val="0"/>
        <w:spacing w:before="0" w:after="120"/>
        <w:ind w:right="566"/>
      </w:pPr>
      <w:r w:rsidRPr="00A00077">
        <w:t>L’offerta economica deve contenere la data di sottoscrizione</w:t>
      </w:r>
      <w:r>
        <w:t>.</w:t>
      </w:r>
      <w:r w:rsidRPr="00A00077">
        <w:t xml:space="preserve"> </w:t>
      </w:r>
    </w:p>
    <w:p w:rsidR="009A21DC" w:rsidRDefault="009A21DC" w:rsidP="009A21DC">
      <w:pPr>
        <w:numPr>
          <w:ilvl w:val="0"/>
          <w:numId w:val="38"/>
        </w:numPr>
        <w:suppressAutoHyphens w:val="0"/>
        <w:spacing w:before="0" w:after="120"/>
        <w:ind w:right="566"/>
        <w:rPr>
          <w:bCs/>
        </w:rPr>
      </w:pPr>
      <w:r w:rsidRPr="00A00077">
        <w:t>L’offerta economica deve essere sottoscritta</w:t>
      </w:r>
      <w:r w:rsidRPr="00FF14B2">
        <w:rPr>
          <w:bCs/>
        </w:rPr>
        <w:t xml:space="preserve"> dal </w:t>
      </w:r>
      <w:r w:rsidRPr="00F8767A">
        <w:t>titolare</w:t>
      </w:r>
      <w:r>
        <w:t>/</w:t>
      </w:r>
      <w:r w:rsidRPr="00F8767A">
        <w:t xml:space="preserve">legale rappresentante o da soggetto comunque dotato degli idonei e validi poteri di firma per </w:t>
      </w:r>
      <w:r>
        <w:t>l’operatore economico che partecipa come</w:t>
      </w:r>
      <w:r>
        <w:rPr>
          <w:bCs/>
        </w:rPr>
        <w:t xml:space="preserve"> concorrente singolo.</w:t>
      </w:r>
    </w:p>
    <w:p w:rsidR="009A21DC" w:rsidRPr="005939D6" w:rsidRDefault="009A21DC" w:rsidP="009A21DC">
      <w:pPr>
        <w:numPr>
          <w:ilvl w:val="0"/>
          <w:numId w:val="27"/>
        </w:numPr>
        <w:suppressAutoHyphens w:val="0"/>
        <w:spacing w:before="0" w:after="120"/>
        <w:ind w:right="566"/>
      </w:pPr>
      <w:r w:rsidRPr="005939D6">
        <w:rPr>
          <w:b/>
          <w:bCs/>
        </w:rPr>
        <w:t xml:space="preserve">nel caso di </w:t>
      </w:r>
      <w:r w:rsidRPr="005939D6">
        <w:rPr>
          <w:b/>
        </w:rPr>
        <w:t xml:space="preserve">Raggruppamento Temporaneo di imprese, Consorzio ordinario o </w:t>
      </w:r>
      <w:proofErr w:type="spellStart"/>
      <w:r w:rsidRPr="005939D6">
        <w:rPr>
          <w:b/>
        </w:rPr>
        <w:t>GEIE</w:t>
      </w:r>
      <w:proofErr w:type="spellEnd"/>
      <w:r w:rsidRPr="005939D6">
        <w:rPr>
          <w:b/>
        </w:rPr>
        <w:t xml:space="preserve"> </w:t>
      </w:r>
      <w:r w:rsidRPr="005939D6">
        <w:rPr>
          <w:b/>
          <w:bCs/>
        </w:rPr>
        <w:t>non ancora formalmente costituito al momento della presentazione della domanda,</w:t>
      </w:r>
      <w:r w:rsidRPr="005939D6">
        <w:rPr>
          <w:b/>
        </w:rPr>
        <w:t xml:space="preserve"> l’offerta deve essere </w:t>
      </w:r>
      <w:r>
        <w:rPr>
          <w:b/>
        </w:rPr>
        <w:t xml:space="preserve">siglata e </w:t>
      </w:r>
      <w:r w:rsidRPr="005939D6">
        <w:rPr>
          <w:b/>
          <w:bCs/>
        </w:rPr>
        <w:t xml:space="preserve">sottoscritta da </w:t>
      </w:r>
      <w:r w:rsidRPr="005939D6">
        <w:rPr>
          <w:b/>
        </w:rPr>
        <w:t xml:space="preserve">tutti i </w:t>
      </w:r>
      <w:r w:rsidRPr="005939D6">
        <w:rPr>
          <w:b/>
          <w:bCs/>
        </w:rPr>
        <w:t xml:space="preserve">titolari/legali rappresentanti o soggetti </w:t>
      </w:r>
      <w:r w:rsidRPr="005939D6">
        <w:rPr>
          <w:b/>
        </w:rPr>
        <w:t xml:space="preserve">comunque dotati degli idonei e validi poteri di firma per gli operatori economici </w:t>
      </w:r>
      <w:r w:rsidRPr="005939D6">
        <w:rPr>
          <w:b/>
          <w:bCs/>
        </w:rPr>
        <w:t>costituiranno i predetti raggruppamenti o consorzi</w:t>
      </w:r>
      <w:r>
        <w:rPr>
          <w:bCs/>
        </w:rPr>
        <w:t xml:space="preserve">. </w:t>
      </w:r>
    </w:p>
    <w:p w:rsidR="009A21DC" w:rsidRPr="00A00077" w:rsidRDefault="009A21DC" w:rsidP="009A21DC">
      <w:pPr>
        <w:numPr>
          <w:ilvl w:val="0"/>
          <w:numId w:val="27"/>
        </w:numPr>
        <w:suppressAutoHyphens w:val="0"/>
        <w:spacing w:before="0" w:after="120"/>
        <w:ind w:right="566"/>
      </w:pPr>
      <w:r w:rsidRPr="005939D6">
        <w:rPr>
          <w:b/>
          <w:bCs/>
        </w:rPr>
        <w:t xml:space="preserve">nel caso di </w:t>
      </w:r>
      <w:r w:rsidRPr="005939D6">
        <w:rPr>
          <w:b/>
        </w:rPr>
        <w:t xml:space="preserve">Raggruppamento Temporaneo di imprese, Consorzio ordinario o </w:t>
      </w:r>
      <w:proofErr w:type="spellStart"/>
      <w:r w:rsidRPr="005939D6">
        <w:rPr>
          <w:b/>
        </w:rPr>
        <w:t>GEIE</w:t>
      </w:r>
      <w:proofErr w:type="spellEnd"/>
      <w:r w:rsidRPr="005939D6">
        <w:rPr>
          <w:b/>
        </w:rPr>
        <w:t xml:space="preserve"> </w:t>
      </w:r>
      <w:r>
        <w:rPr>
          <w:b/>
        </w:rPr>
        <w:t xml:space="preserve">già </w:t>
      </w:r>
      <w:r w:rsidRPr="005939D6">
        <w:rPr>
          <w:b/>
          <w:bCs/>
        </w:rPr>
        <w:t>formalmente costituito al momento della presentazione della domanda,</w:t>
      </w:r>
      <w:r w:rsidRPr="005939D6">
        <w:rPr>
          <w:b/>
        </w:rPr>
        <w:t xml:space="preserve"> l’offerta deve essere </w:t>
      </w:r>
      <w:r>
        <w:rPr>
          <w:b/>
        </w:rPr>
        <w:t xml:space="preserve">siglata e </w:t>
      </w:r>
      <w:r w:rsidRPr="005939D6">
        <w:rPr>
          <w:b/>
          <w:bCs/>
        </w:rPr>
        <w:t xml:space="preserve">sottoscritta dal titolare/legale rappresentante o soggetto </w:t>
      </w:r>
      <w:r w:rsidRPr="005939D6">
        <w:rPr>
          <w:b/>
        </w:rPr>
        <w:t xml:space="preserve">comunque dotato degli idonei e validi poteri di firma per l’operatore economico </w:t>
      </w:r>
      <w:r w:rsidRPr="005939D6">
        <w:rPr>
          <w:b/>
          <w:bCs/>
        </w:rPr>
        <w:t>capogruppo o mandatario.</w:t>
      </w:r>
      <w:r w:rsidR="008812BC">
        <w:rPr>
          <w:b/>
          <w:bCs/>
        </w:rPr>
        <w:t xml:space="preserve"> </w:t>
      </w:r>
    </w:p>
    <w:p w:rsidR="009A21DC" w:rsidRPr="00A00077" w:rsidRDefault="009A21DC" w:rsidP="009A21DC">
      <w:pPr>
        <w:spacing w:after="120"/>
        <w:ind w:right="566"/>
      </w:pPr>
    </w:p>
    <w:p w:rsidR="009A21DC" w:rsidRDefault="009A21DC" w:rsidP="009A21DC">
      <w:pPr>
        <w:spacing w:before="0" w:after="0"/>
        <w:jc w:val="left"/>
        <w:rPr>
          <w:rFonts w:cs="Arial"/>
        </w:rPr>
      </w:pPr>
      <w:r w:rsidRPr="00A00077">
        <w:t>Si informa che i dati forniti con il presente modello saranno utilizzati esclusivamente per l’espletamento delle pratiche attinenti all’appalto e saranno trattati conformemente a quanto previsto dal D.lgs. 196/2003</w:t>
      </w:r>
      <w:r w:rsidR="00AA0C1D">
        <w:t xml:space="preserve"> e </w:t>
      </w:r>
      <w:r w:rsidR="00AA0C1D" w:rsidRPr="00AA0C1D">
        <w:t>del regolamento UE 2016/679</w:t>
      </w:r>
      <w:r w:rsidRPr="00A00077">
        <w:t>.</w:t>
      </w:r>
    </w:p>
    <w:p w:rsidR="009A21DC" w:rsidRPr="00647449" w:rsidRDefault="009A21DC" w:rsidP="009A21DC">
      <w:pPr>
        <w:spacing w:before="0" w:after="120"/>
        <w:ind w:left="360" w:right="566"/>
      </w:pPr>
    </w:p>
    <w:p w:rsidR="009A21DC" w:rsidRPr="00647449" w:rsidRDefault="009A21DC" w:rsidP="009A21DC">
      <w:pPr>
        <w:spacing w:before="0" w:after="120"/>
        <w:ind w:left="360" w:right="566"/>
      </w:pPr>
    </w:p>
    <w:p w:rsidR="009A21DC" w:rsidRPr="005A727B" w:rsidRDefault="009A21DC" w:rsidP="009A21DC">
      <w:pPr>
        <w:spacing w:before="0" w:after="120"/>
        <w:ind w:right="566"/>
        <w:sectPr w:rsidR="009A21DC" w:rsidRPr="005A727B" w:rsidSect="009A21DC">
          <w:headerReference w:type="default" r:id="rId8"/>
          <w:footerReference w:type="default" r:id="rId9"/>
          <w:headerReference w:type="first" r:id="rId10"/>
          <w:footnotePr>
            <w:numRestart w:val="eachSect"/>
          </w:footnotePr>
          <w:pgSz w:w="11907" w:h="16840" w:code="9"/>
          <w:pgMar w:top="992" w:right="964" w:bottom="1559" w:left="1588" w:header="709" w:footer="851" w:gutter="0"/>
          <w:cols w:space="720"/>
          <w:titlePg/>
        </w:sectPr>
      </w:pPr>
    </w:p>
    <w:p w:rsidR="009A21DC" w:rsidRDefault="009A21DC" w:rsidP="00A518FD">
      <w:pPr>
        <w:ind w:left="-41"/>
        <w:jc w:val="center"/>
        <w:rPr>
          <w:b/>
          <w:sz w:val="24"/>
          <w:szCs w:val="24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820"/>
      </w:tblGrid>
      <w:tr w:rsidR="00CB6669" w:rsidRPr="005A727B" w:rsidTr="002E2764">
        <w:tc>
          <w:tcPr>
            <w:tcW w:w="4606" w:type="dxa"/>
            <w:shd w:val="pct10" w:color="auto" w:fill="FFFFFF"/>
          </w:tcPr>
          <w:p w:rsidR="00CB6669" w:rsidRPr="005A727B" w:rsidRDefault="00CB6669" w:rsidP="002E2764">
            <w:pPr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Informazioni </w:t>
            </w:r>
            <w:r w:rsidRPr="005A727B">
              <w:rPr>
                <w:i/>
                <w:iCs/>
                <w:sz w:val="16"/>
                <w:szCs w:val="16"/>
              </w:rPr>
              <w:t>Identific</w:t>
            </w:r>
            <w:r>
              <w:rPr>
                <w:i/>
                <w:iCs/>
                <w:sz w:val="16"/>
                <w:szCs w:val="16"/>
              </w:rPr>
              <w:t>ative</w:t>
            </w:r>
            <w:r w:rsidRPr="005A727B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del concorrente</w:t>
            </w:r>
          </w:p>
        </w:tc>
        <w:tc>
          <w:tcPr>
            <w:tcW w:w="4820" w:type="dxa"/>
          </w:tcPr>
          <w:p w:rsidR="00CB6669" w:rsidRPr="005A727B" w:rsidRDefault="00CB6669" w:rsidP="002E2764">
            <w:pPr>
              <w:rPr>
                <w:b/>
                <w:bCs/>
                <w:i/>
                <w:iCs/>
                <w:vanish/>
                <w:sz w:val="16"/>
                <w:szCs w:val="16"/>
              </w:rPr>
            </w:pPr>
          </w:p>
        </w:tc>
      </w:tr>
      <w:tr w:rsidR="00CB6669" w:rsidRPr="0076103B" w:rsidTr="002E2764">
        <w:trPr>
          <w:trHeight w:val="1783"/>
        </w:trPr>
        <w:tc>
          <w:tcPr>
            <w:tcW w:w="4606" w:type="dxa"/>
            <w:tcBorders>
              <w:bottom w:val="single" w:sz="4" w:space="0" w:color="auto"/>
            </w:tcBorders>
          </w:tcPr>
          <w:p w:rsidR="00CB6669" w:rsidRPr="0076103B" w:rsidRDefault="00CB6669" w:rsidP="002E2764">
            <w:pPr>
              <w:rPr>
                <w:b/>
                <w:bCs/>
              </w:rPr>
            </w:pPr>
          </w:p>
        </w:tc>
        <w:tc>
          <w:tcPr>
            <w:tcW w:w="4820" w:type="dxa"/>
            <w:vAlign w:val="center"/>
          </w:tcPr>
          <w:p w:rsidR="00CB6669" w:rsidRPr="0076103B" w:rsidRDefault="00CB6669" w:rsidP="002E2764">
            <w:pPr>
              <w:ind w:left="923"/>
            </w:pPr>
            <w:r w:rsidRPr="0076103B">
              <w:t>Spett.le</w:t>
            </w:r>
          </w:p>
          <w:p w:rsidR="00CB6669" w:rsidRPr="0076103B" w:rsidRDefault="00CB6669" w:rsidP="002E2764">
            <w:pPr>
              <w:ind w:left="923"/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Sardegna IT"/>
              </w:smartTagPr>
              <w:r w:rsidRPr="0076103B">
                <w:rPr>
                  <w:b/>
                  <w:bCs/>
                </w:rPr>
                <w:t>Sardegna IT</w:t>
              </w:r>
            </w:smartTag>
            <w:r w:rsidRPr="0076103B">
              <w:rPr>
                <w:b/>
                <w:bCs/>
              </w:rPr>
              <w:t xml:space="preserve"> S.r.l. </w:t>
            </w:r>
            <w:proofErr w:type="spellStart"/>
            <w:r w:rsidRPr="0076103B">
              <w:rPr>
                <w:b/>
                <w:bCs/>
              </w:rPr>
              <w:t>c.s.u</w:t>
            </w:r>
            <w:proofErr w:type="spellEnd"/>
            <w:r w:rsidRPr="0076103B"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 w:rsidR="0000147B" w:rsidRPr="0000147B">
              <w:t>Via dei Giornalisti 6, 09122 Cagliari</w:t>
            </w:r>
          </w:p>
        </w:tc>
      </w:tr>
    </w:tbl>
    <w:p w:rsidR="00CB6669" w:rsidRDefault="00CB6669" w:rsidP="00A518FD">
      <w:pPr>
        <w:ind w:left="-41"/>
        <w:jc w:val="center"/>
        <w:rPr>
          <w:b/>
          <w:sz w:val="24"/>
          <w:szCs w:val="24"/>
        </w:rPr>
      </w:pPr>
    </w:p>
    <w:p w:rsidR="008D4931" w:rsidRPr="008D4931" w:rsidRDefault="008D4931" w:rsidP="008D4931">
      <w:pPr>
        <w:ind w:left="-41"/>
        <w:jc w:val="center"/>
        <w:rPr>
          <w:rFonts w:cs="Arial"/>
          <w:sz w:val="24"/>
          <w:szCs w:val="24"/>
        </w:rPr>
      </w:pPr>
      <w:proofErr w:type="spellStart"/>
      <w:r w:rsidRPr="008D4931">
        <w:rPr>
          <w:rFonts w:cs="Arial"/>
          <w:sz w:val="24"/>
          <w:szCs w:val="24"/>
        </w:rPr>
        <w:t>RdO</w:t>
      </w:r>
      <w:proofErr w:type="spellEnd"/>
      <w:r w:rsidRPr="008D4931">
        <w:rPr>
          <w:rFonts w:cs="Arial"/>
          <w:sz w:val="24"/>
          <w:szCs w:val="24"/>
        </w:rPr>
        <w:t xml:space="preserve"> al Mercato Elettronico della Pubblica Amministrazione di </w:t>
      </w:r>
      <w:proofErr w:type="spellStart"/>
      <w:r w:rsidRPr="008D4931">
        <w:rPr>
          <w:rFonts w:cs="Arial"/>
          <w:sz w:val="24"/>
          <w:szCs w:val="24"/>
        </w:rPr>
        <w:t>Consip</w:t>
      </w:r>
      <w:proofErr w:type="spellEnd"/>
      <w:r w:rsidRPr="008D4931">
        <w:rPr>
          <w:rFonts w:cs="Arial"/>
          <w:sz w:val="24"/>
          <w:szCs w:val="24"/>
        </w:rPr>
        <w:t xml:space="preserve"> </w:t>
      </w:r>
      <w:proofErr w:type="spellStart"/>
      <w:r w:rsidRPr="008D4931">
        <w:rPr>
          <w:rFonts w:cs="Arial"/>
          <w:sz w:val="24"/>
          <w:szCs w:val="24"/>
        </w:rPr>
        <w:t>SpA</w:t>
      </w:r>
      <w:proofErr w:type="spellEnd"/>
      <w:r w:rsidRPr="008D4931">
        <w:rPr>
          <w:rFonts w:cs="Arial"/>
          <w:sz w:val="24"/>
          <w:szCs w:val="24"/>
        </w:rPr>
        <w:t xml:space="preserve"> n. </w:t>
      </w:r>
      <w:r w:rsidR="008218B4" w:rsidRPr="008218B4">
        <w:rPr>
          <w:rFonts w:cs="Arial"/>
          <w:sz w:val="24"/>
          <w:szCs w:val="24"/>
        </w:rPr>
        <w:t>2653783</w:t>
      </w:r>
    </w:p>
    <w:p w:rsidR="008D4931" w:rsidRPr="008D4931" w:rsidRDefault="008D4931" w:rsidP="008D4931">
      <w:pPr>
        <w:ind w:left="-41"/>
        <w:jc w:val="center"/>
        <w:rPr>
          <w:rFonts w:cs="Arial"/>
          <w:sz w:val="24"/>
          <w:szCs w:val="24"/>
        </w:rPr>
      </w:pPr>
      <w:r w:rsidRPr="008D4931">
        <w:rPr>
          <w:rFonts w:cs="Arial"/>
          <w:sz w:val="24"/>
          <w:szCs w:val="24"/>
        </w:rPr>
        <w:t>(Rif. Bando “Servizi di Pulizia degli Immobili, Disinfestazione e Sanificazione Impianti”)</w:t>
      </w:r>
    </w:p>
    <w:p w:rsidR="008D4931" w:rsidRPr="008D4931" w:rsidRDefault="00AA0C1D" w:rsidP="008D4931">
      <w:pPr>
        <w:ind w:left="-41"/>
        <w:jc w:val="center"/>
        <w:rPr>
          <w:rFonts w:cs="Arial"/>
          <w:sz w:val="24"/>
          <w:szCs w:val="24"/>
        </w:rPr>
      </w:pPr>
      <w:r w:rsidRPr="00AA0C1D">
        <w:rPr>
          <w:rFonts w:cs="Arial"/>
          <w:sz w:val="24"/>
          <w:szCs w:val="24"/>
        </w:rPr>
        <w:t>Servizio di pulizia, igienizzazione e accessori per la sede di Sardegna IT di Cagliari per la durata di 12 mesi estendibili per ulteriori 12 mesi</w:t>
      </w:r>
      <w:r>
        <w:rPr>
          <w:rFonts w:cs="Arial"/>
          <w:sz w:val="24"/>
          <w:szCs w:val="24"/>
        </w:rPr>
        <w:br/>
      </w:r>
      <w:r w:rsidR="008D4931" w:rsidRPr="008D4931">
        <w:rPr>
          <w:rFonts w:cs="Arial"/>
          <w:sz w:val="24"/>
          <w:szCs w:val="24"/>
        </w:rPr>
        <w:t xml:space="preserve">CIG: </w:t>
      </w:r>
      <w:proofErr w:type="spellStart"/>
      <w:r w:rsidR="008218B4" w:rsidRPr="008218B4">
        <w:rPr>
          <w:rFonts w:cs="Arial"/>
          <w:sz w:val="24"/>
          <w:szCs w:val="24"/>
        </w:rPr>
        <w:t>84853360C9</w:t>
      </w:r>
      <w:proofErr w:type="spellEnd"/>
      <w:r w:rsidR="008D4931" w:rsidRPr="008D4931">
        <w:rPr>
          <w:rFonts w:cs="Arial"/>
          <w:sz w:val="24"/>
          <w:szCs w:val="24"/>
        </w:rPr>
        <w:t xml:space="preserve"> </w:t>
      </w:r>
    </w:p>
    <w:p w:rsidR="008D4931" w:rsidRPr="008D4931" w:rsidRDefault="008D4931" w:rsidP="008D4931">
      <w:pPr>
        <w:ind w:left="-41"/>
        <w:jc w:val="center"/>
        <w:rPr>
          <w:rFonts w:cs="Arial"/>
          <w:sz w:val="24"/>
          <w:szCs w:val="24"/>
        </w:rPr>
      </w:pPr>
    </w:p>
    <w:p w:rsidR="00FF32B6" w:rsidRPr="00BA0B14" w:rsidRDefault="00FF32B6" w:rsidP="00B93DE5">
      <w:pPr>
        <w:ind w:left="-41"/>
        <w:jc w:val="center"/>
        <w:rPr>
          <w:sz w:val="18"/>
          <w:szCs w:val="18"/>
        </w:rPr>
      </w:pPr>
      <w:r w:rsidRPr="00BA0B14">
        <w:rPr>
          <w:sz w:val="18"/>
          <w:szCs w:val="18"/>
        </w:rPr>
        <w:t xml:space="preserve">IMPORTO </w:t>
      </w:r>
      <w:r w:rsidR="00AA0C1D">
        <w:rPr>
          <w:sz w:val="18"/>
          <w:szCs w:val="18"/>
        </w:rPr>
        <w:t>MASSIMO CONTRATTUALE</w:t>
      </w:r>
      <w:r w:rsidRPr="00BA0B14">
        <w:rPr>
          <w:sz w:val="18"/>
          <w:szCs w:val="18"/>
        </w:rPr>
        <w:t xml:space="preserve"> € </w:t>
      </w:r>
      <w:r w:rsidR="00AA0C1D">
        <w:rPr>
          <w:sz w:val="18"/>
          <w:szCs w:val="18"/>
        </w:rPr>
        <w:t>57</w:t>
      </w:r>
      <w:r w:rsidR="00101B59">
        <w:rPr>
          <w:sz w:val="18"/>
          <w:szCs w:val="18"/>
        </w:rPr>
        <w:t>.</w:t>
      </w:r>
      <w:r w:rsidR="00AA0C1D">
        <w:rPr>
          <w:sz w:val="18"/>
          <w:szCs w:val="18"/>
        </w:rPr>
        <w:t>36</w:t>
      </w:r>
      <w:r w:rsidR="00101B59">
        <w:rPr>
          <w:sz w:val="18"/>
          <w:szCs w:val="18"/>
        </w:rPr>
        <w:t>0</w:t>
      </w:r>
      <w:r w:rsidRPr="00BA0B14">
        <w:rPr>
          <w:sz w:val="18"/>
          <w:szCs w:val="18"/>
        </w:rPr>
        <w:t xml:space="preserve">,00 </w:t>
      </w:r>
      <w:r w:rsidR="008812BC" w:rsidRPr="00BA0B14">
        <w:rPr>
          <w:sz w:val="18"/>
          <w:szCs w:val="18"/>
        </w:rPr>
        <w:t>(</w:t>
      </w:r>
      <w:r w:rsidRPr="00BA0B14">
        <w:rPr>
          <w:sz w:val="18"/>
          <w:szCs w:val="18"/>
        </w:rPr>
        <w:t>IVA ESCLUSA)</w:t>
      </w:r>
    </w:p>
    <w:p w:rsidR="000601E4" w:rsidRPr="00BA0B14" w:rsidRDefault="00B255EA" w:rsidP="00A518FD">
      <w:pPr>
        <w:ind w:left="-41"/>
        <w:jc w:val="center"/>
        <w:rPr>
          <w:bCs/>
          <w:sz w:val="18"/>
          <w:szCs w:val="18"/>
        </w:rPr>
      </w:pPr>
      <w:r w:rsidRPr="00BA0B14">
        <w:rPr>
          <w:sz w:val="18"/>
          <w:szCs w:val="18"/>
        </w:rPr>
        <w:t>(</w:t>
      </w:r>
      <w:r w:rsidR="00B93DE5" w:rsidRPr="00BA0B14">
        <w:rPr>
          <w:sz w:val="18"/>
          <w:szCs w:val="18"/>
        </w:rPr>
        <w:t>oltre</w:t>
      </w:r>
      <w:r w:rsidRPr="00BA0B14">
        <w:rPr>
          <w:sz w:val="18"/>
          <w:szCs w:val="18"/>
        </w:rPr>
        <w:t xml:space="preserve"> € </w:t>
      </w:r>
      <w:r w:rsidR="007716A9">
        <w:rPr>
          <w:sz w:val="18"/>
          <w:szCs w:val="18"/>
        </w:rPr>
        <w:t>35</w:t>
      </w:r>
      <w:r w:rsidRPr="00BA0B14">
        <w:rPr>
          <w:sz w:val="18"/>
          <w:szCs w:val="18"/>
        </w:rPr>
        <w:t xml:space="preserve">0,00 per oneri di sicurezza </w:t>
      </w:r>
      <w:r w:rsidR="00B93DE5" w:rsidRPr="00BA0B14">
        <w:rPr>
          <w:sz w:val="18"/>
          <w:szCs w:val="18"/>
        </w:rPr>
        <w:t xml:space="preserve">interferenziali </w:t>
      </w:r>
      <w:r w:rsidRPr="00BA0B14">
        <w:rPr>
          <w:sz w:val="18"/>
          <w:szCs w:val="18"/>
        </w:rPr>
        <w:t>non soggetti a ribasso)</w:t>
      </w:r>
    </w:p>
    <w:tbl>
      <w:tblPr>
        <w:tblW w:w="9931" w:type="dxa"/>
        <w:jc w:val="center"/>
        <w:tblLook w:val="01E0" w:firstRow="1" w:lastRow="1" w:firstColumn="1" w:lastColumn="1" w:noHBand="0" w:noVBand="0"/>
      </w:tblPr>
      <w:tblGrid>
        <w:gridCol w:w="9931"/>
      </w:tblGrid>
      <w:tr w:rsidR="00D93FDF" w:rsidRPr="00D93FDF" w:rsidTr="00D93FDF">
        <w:trPr>
          <w:jc w:val="center"/>
        </w:trPr>
        <w:tc>
          <w:tcPr>
            <w:tcW w:w="9931" w:type="dxa"/>
          </w:tcPr>
          <w:p w:rsidR="00D93FDF" w:rsidRDefault="004A2C19" w:rsidP="00D93FDF">
            <w:pPr>
              <w:jc w:val="center"/>
              <w:rPr>
                <w:b/>
                <w:bCs/>
                <w:sz w:val="28"/>
                <w:szCs w:val="28"/>
              </w:rPr>
            </w:pPr>
            <w:r w:rsidRPr="00FE2FB1">
              <w:rPr>
                <w:b/>
                <w:bCs/>
                <w:sz w:val="28"/>
                <w:szCs w:val="28"/>
              </w:rPr>
              <w:t xml:space="preserve">OFFERTA </w:t>
            </w:r>
            <w:r w:rsidR="00B93DE5">
              <w:rPr>
                <w:b/>
                <w:bCs/>
                <w:sz w:val="28"/>
                <w:szCs w:val="28"/>
              </w:rPr>
              <w:t xml:space="preserve">TECNICO </w:t>
            </w:r>
            <w:r w:rsidR="000A773A">
              <w:rPr>
                <w:b/>
                <w:bCs/>
                <w:sz w:val="28"/>
                <w:szCs w:val="28"/>
              </w:rPr>
              <w:t>–</w:t>
            </w:r>
            <w:r w:rsidR="00B93DE5">
              <w:rPr>
                <w:b/>
                <w:bCs/>
                <w:sz w:val="28"/>
                <w:szCs w:val="28"/>
              </w:rPr>
              <w:t xml:space="preserve"> </w:t>
            </w:r>
            <w:r w:rsidRPr="00FE2FB1">
              <w:rPr>
                <w:b/>
                <w:bCs/>
                <w:sz w:val="28"/>
                <w:szCs w:val="28"/>
              </w:rPr>
              <w:t>ECONOMICA</w:t>
            </w:r>
          </w:p>
          <w:p w:rsidR="000A773A" w:rsidRDefault="000A773A" w:rsidP="000A773A">
            <w:pPr>
              <w:ind w:left="-41"/>
              <w:rPr>
                <w:b/>
                <w:sz w:val="16"/>
                <w:szCs w:val="16"/>
              </w:rPr>
            </w:pPr>
          </w:p>
          <w:p w:rsidR="000A773A" w:rsidRPr="00A00077" w:rsidRDefault="000A773A" w:rsidP="000A773A">
            <w:pPr>
              <w:ind w:left="-41"/>
              <w:rPr>
                <w:sz w:val="16"/>
                <w:szCs w:val="16"/>
              </w:rPr>
            </w:pPr>
            <w:r w:rsidRPr="00A00077">
              <w:rPr>
                <w:sz w:val="18"/>
                <w:szCs w:val="18"/>
              </w:rPr>
              <w:t>Il/la sottoscritto/a</w:t>
            </w:r>
            <w:r w:rsidRPr="00A00077">
              <w:rPr>
                <w:sz w:val="16"/>
                <w:szCs w:val="16"/>
              </w:rPr>
              <w:t>___________________________________</w:t>
            </w:r>
            <w:r>
              <w:rPr>
                <w:sz w:val="16"/>
                <w:szCs w:val="16"/>
              </w:rPr>
              <w:t>____________________________</w:t>
            </w:r>
            <w:r w:rsidRPr="00A00077">
              <w:rPr>
                <w:sz w:val="16"/>
                <w:szCs w:val="16"/>
              </w:rPr>
              <w:t>______________________</w:t>
            </w:r>
          </w:p>
          <w:p w:rsidR="000A773A" w:rsidRPr="00A00077" w:rsidRDefault="000A773A" w:rsidP="000A773A">
            <w:pPr>
              <w:ind w:left="-41"/>
              <w:jc w:val="center"/>
              <w:rPr>
                <w:sz w:val="12"/>
                <w:szCs w:val="12"/>
              </w:rPr>
            </w:pPr>
            <w:r w:rsidRPr="00A00077">
              <w:rPr>
                <w:sz w:val="12"/>
                <w:szCs w:val="12"/>
              </w:rPr>
              <w:t>(cognome e nome)</w:t>
            </w:r>
          </w:p>
          <w:p w:rsidR="000A773A" w:rsidRPr="00A00077" w:rsidRDefault="000A773A" w:rsidP="000A773A">
            <w:pPr>
              <w:ind w:left="-41"/>
              <w:rPr>
                <w:sz w:val="16"/>
                <w:szCs w:val="16"/>
              </w:rPr>
            </w:pPr>
            <w:r w:rsidRPr="00A00077">
              <w:rPr>
                <w:sz w:val="18"/>
                <w:szCs w:val="18"/>
              </w:rPr>
              <w:t>nato a</w:t>
            </w:r>
            <w:r w:rsidRPr="00A00077">
              <w:rPr>
                <w:sz w:val="16"/>
                <w:szCs w:val="16"/>
              </w:rPr>
              <w:t>_____________________________________________ (______</w:t>
            </w:r>
            <w:r>
              <w:rPr>
                <w:sz w:val="16"/>
                <w:szCs w:val="16"/>
              </w:rPr>
              <w:t>_), il ____________________</w:t>
            </w:r>
            <w:r w:rsidRPr="00A00077">
              <w:rPr>
                <w:sz w:val="16"/>
                <w:szCs w:val="16"/>
              </w:rPr>
              <w:t>___________________</w:t>
            </w:r>
          </w:p>
          <w:p w:rsidR="000A773A" w:rsidRPr="00A00077" w:rsidRDefault="000A773A" w:rsidP="000A773A">
            <w:pPr>
              <w:ind w:left="-41"/>
              <w:rPr>
                <w:sz w:val="12"/>
                <w:szCs w:val="12"/>
              </w:rPr>
            </w:pPr>
            <w:r w:rsidRPr="00A00077">
              <w:rPr>
                <w:sz w:val="12"/>
                <w:szCs w:val="12"/>
              </w:rPr>
              <w:t xml:space="preserve">                                              </w:t>
            </w:r>
            <w:r>
              <w:rPr>
                <w:sz w:val="12"/>
                <w:szCs w:val="12"/>
              </w:rPr>
              <w:t xml:space="preserve">                        </w:t>
            </w:r>
            <w:r w:rsidRPr="00A00077">
              <w:rPr>
                <w:sz w:val="12"/>
                <w:szCs w:val="12"/>
              </w:rPr>
              <w:t xml:space="preserve">    (luogo)                                                  (</w:t>
            </w:r>
            <w:proofErr w:type="spellStart"/>
            <w:r w:rsidRPr="00A00077">
              <w:rPr>
                <w:sz w:val="12"/>
                <w:szCs w:val="12"/>
              </w:rPr>
              <w:t>prov</w:t>
            </w:r>
            <w:proofErr w:type="spellEnd"/>
            <w:r w:rsidRPr="00A00077">
              <w:rPr>
                <w:sz w:val="12"/>
                <w:szCs w:val="12"/>
              </w:rPr>
              <w:t>)                                                        (data)</w:t>
            </w:r>
          </w:p>
          <w:p w:rsidR="000A773A" w:rsidRPr="00A00077" w:rsidRDefault="000A773A" w:rsidP="000A773A">
            <w:pPr>
              <w:ind w:left="-41"/>
              <w:rPr>
                <w:sz w:val="16"/>
                <w:szCs w:val="16"/>
              </w:rPr>
            </w:pPr>
            <w:r w:rsidRPr="00A00077">
              <w:rPr>
                <w:sz w:val="18"/>
                <w:szCs w:val="18"/>
              </w:rPr>
              <w:t>residente a</w:t>
            </w:r>
            <w:r>
              <w:rPr>
                <w:sz w:val="16"/>
                <w:szCs w:val="16"/>
              </w:rPr>
              <w:t>______________________</w:t>
            </w:r>
            <w:r w:rsidRPr="00A00077">
              <w:rPr>
                <w:sz w:val="16"/>
                <w:szCs w:val="16"/>
              </w:rPr>
              <w:t>__________ (______), Via_______________________________, n. ________</w:t>
            </w:r>
          </w:p>
          <w:p w:rsidR="000A773A" w:rsidRPr="00A00077" w:rsidRDefault="000A773A" w:rsidP="000A773A">
            <w:pPr>
              <w:ind w:left="-41"/>
              <w:rPr>
                <w:sz w:val="12"/>
                <w:szCs w:val="12"/>
              </w:rPr>
            </w:pPr>
            <w:r w:rsidRPr="00A00077">
              <w:rPr>
                <w:sz w:val="12"/>
                <w:szCs w:val="12"/>
              </w:rPr>
              <w:t xml:space="preserve">                                           </w:t>
            </w:r>
            <w:r>
              <w:rPr>
                <w:sz w:val="12"/>
                <w:szCs w:val="12"/>
              </w:rPr>
              <w:t xml:space="preserve">            </w:t>
            </w:r>
            <w:r w:rsidRPr="00A00077">
              <w:rPr>
                <w:sz w:val="12"/>
                <w:szCs w:val="12"/>
              </w:rPr>
              <w:t>(luogo)                                              (</w:t>
            </w:r>
            <w:proofErr w:type="spellStart"/>
            <w:r w:rsidRPr="00A00077">
              <w:rPr>
                <w:sz w:val="12"/>
                <w:szCs w:val="12"/>
              </w:rPr>
              <w:t>prov</w:t>
            </w:r>
            <w:proofErr w:type="spellEnd"/>
            <w:r w:rsidRPr="00A00077">
              <w:rPr>
                <w:sz w:val="12"/>
                <w:szCs w:val="12"/>
              </w:rPr>
              <w:t>)                                                    (indirizzo)</w:t>
            </w:r>
          </w:p>
          <w:p w:rsidR="000A773A" w:rsidRDefault="000A773A" w:rsidP="000A773A">
            <w:pPr>
              <w:ind w:left="-41"/>
              <w:rPr>
                <w:sz w:val="18"/>
                <w:szCs w:val="18"/>
              </w:rPr>
            </w:pPr>
          </w:p>
          <w:p w:rsidR="000A773A" w:rsidRDefault="000A773A" w:rsidP="000A773A">
            <w:pPr>
              <w:ind w:left="-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nella sua qualità di </w:t>
            </w:r>
            <w:r w:rsidRPr="000E6E87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se del caso: </w:t>
            </w:r>
            <w:r w:rsidRPr="000E6E87">
              <w:rPr>
                <w:i/>
                <w:sz w:val="16"/>
                <w:szCs w:val="16"/>
              </w:rPr>
              <w:t xml:space="preserve">titolare, legale rappresentante, procuratore) </w:t>
            </w:r>
            <w:r w:rsidRPr="000E6E87">
              <w:rPr>
                <w:sz w:val="16"/>
                <w:szCs w:val="16"/>
              </w:rPr>
              <w:t>_____________</w:t>
            </w:r>
            <w:r>
              <w:rPr>
                <w:sz w:val="16"/>
                <w:szCs w:val="16"/>
              </w:rPr>
              <w:t>_</w:t>
            </w:r>
            <w:r w:rsidRPr="000E6E87">
              <w:rPr>
                <w:sz w:val="16"/>
                <w:szCs w:val="16"/>
              </w:rPr>
              <w:t>_______________________________</w:t>
            </w:r>
          </w:p>
          <w:p w:rsidR="000A773A" w:rsidRDefault="000A773A" w:rsidP="000A773A">
            <w:pPr>
              <w:ind w:left="-41"/>
              <w:rPr>
                <w:sz w:val="18"/>
                <w:szCs w:val="18"/>
              </w:rPr>
            </w:pPr>
          </w:p>
          <w:p w:rsidR="000A773A" w:rsidRPr="00A00077" w:rsidRDefault="000A773A" w:rsidP="000A773A">
            <w:pPr>
              <w:ind w:left="-41"/>
              <w:rPr>
                <w:sz w:val="18"/>
                <w:szCs w:val="18"/>
              </w:rPr>
            </w:pPr>
            <w:r w:rsidRPr="00A00077">
              <w:rPr>
                <w:sz w:val="18"/>
                <w:szCs w:val="18"/>
              </w:rPr>
              <w:t>dell’</w:t>
            </w:r>
            <w:r>
              <w:rPr>
                <w:sz w:val="18"/>
                <w:szCs w:val="18"/>
              </w:rPr>
              <w:t>operatore economico</w:t>
            </w:r>
            <w:r w:rsidRPr="00A00077">
              <w:rPr>
                <w:sz w:val="18"/>
                <w:szCs w:val="18"/>
              </w:rPr>
              <w:t xml:space="preserve"> </w:t>
            </w:r>
            <w:r w:rsidRPr="000E6E87">
              <w:rPr>
                <w:i/>
                <w:sz w:val="16"/>
                <w:szCs w:val="16"/>
              </w:rPr>
              <w:t xml:space="preserve">(impresa individuale, società, consorzio, </w:t>
            </w:r>
            <w:r>
              <w:rPr>
                <w:i/>
                <w:sz w:val="16"/>
                <w:szCs w:val="16"/>
              </w:rPr>
              <w:t>etc.</w:t>
            </w:r>
            <w:r w:rsidRPr="000E6E87">
              <w:rPr>
                <w:i/>
                <w:sz w:val="16"/>
                <w:szCs w:val="16"/>
              </w:rPr>
              <w:t>)________</w:t>
            </w:r>
            <w:r>
              <w:rPr>
                <w:i/>
                <w:sz w:val="16"/>
                <w:szCs w:val="16"/>
              </w:rPr>
              <w:t>__</w:t>
            </w:r>
            <w:r w:rsidRPr="000E6E87">
              <w:rPr>
                <w:i/>
                <w:sz w:val="16"/>
                <w:szCs w:val="16"/>
              </w:rPr>
              <w:t>_________</w:t>
            </w:r>
            <w:r>
              <w:rPr>
                <w:i/>
                <w:sz w:val="16"/>
                <w:szCs w:val="16"/>
              </w:rPr>
              <w:t>______________________________</w:t>
            </w:r>
          </w:p>
          <w:p w:rsidR="000A773A" w:rsidRDefault="000A773A" w:rsidP="000A773A">
            <w:pPr>
              <w:ind w:left="-4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____________________________________________________________________________________________________________</w:t>
            </w:r>
          </w:p>
          <w:p w:rsidR="000A773A" w:rsidRPr="000E6E87" w:rsidRDefault="000A773A" w:rsidP="000A773A">
            <w:pPr>
              <w:ind w:left="-41"/>
              <w:rPr>
                <w:sz w:val="16"/>
                <w:szCs w:val="16"/>
              </w:rPr>
            </w:pPr>
          </w:p>
          <w:p w:rsidR="000A773A" w:rsidRDefault="000A773A" w:rsidP="000A773A">
            <w:pPr>
              <w:ind w:left="-41"/>
              <w:rPr>
                <w:sz w:val="16"/>
                <w:szCs w:val="16"/>
              </w:rPr>
            </w:pPr>
            <w:r w:rsidRPr="00A00077">
              <w:rPr>
                <w:sz w:val="18"/>
                <w:szCs w:val="18"/>
              </w:rPr>
              <w:t xml:space="preserve">con sede legale in </w:t>
            </w:r>
            <w:r>
              <w:rPr>
                <w:sz w:val="16"/>
                <w:szCs w:val="16"/>
              </w:rPr>
              <w:t>__________________________</w:t>
            </w:r>
            <w:r w:rsidRPr="00A00077">
              <w:rPr>
                <w:sz w:val="16"/>
                <w:szCs w:val="16"/>
              </w:rPr>
              <w:t>____  (_______), Via______________________</w:t>
            </w:r>
            <w:r>
              <w:rPr>
                <w:sz w:val="16"/>
                <w:szCs w:val="16"/>
              </w:rPr>
              <w:t>_________, n. ______</w:t>
            </w:r>
          </w:p>
          <w:p w:rsidR="000A773A" w:rsidRPr="00A00077" w:rsidRDefault="000A773A" w:rsidP="000A773A">
            <w:pPr>
              <w:ind w:left="-41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</w:t>
            </w:r>
            <w:r w:rsidRPr="00A00077">
              <w:rPr>
                <w:sz w:val="12"/>
                <w:szCs w:val="12"/>
              </w:rPr>
              <w:t xml:space="preserve">                                           </w:t>
            </w:r>
            <w:r>
              <w:rPr>
                <w:sz w:val="12"/>
                <w:szCs w:val="12"/>
              </w:rPr>
              <w:t xml:space="preserve">   </w:t>
            </w:r>
            <w:r w:rsidRPr="00A00077">
              <w:rPr>
                <w:sz w:val="12"/>
                <w:szCs w:val="12"/>
              </w:rPr>
              <w:t xml:space="preserve">                </w:t>
            </w:r>
            <w:r>
              <w:rPr>
                <w:sz w:val="12"/>
                <w:szCs w:val="12"/>
              </w:rPr>
              <w:t xml:space="preserve">       </w:t>
            </w:r>
            <w:r w:rsidRPr="00A00077">
              <w:rPr>
                <w:sz w:val="12"/>
                <w:szCs w:val="12"/>
              </w:rPr>
              <w:t>(luogo)                                              (</w:t>
            </w:r>
            <w:proofErr w:type="spellStart"/>
            <w:r w:rsidRPr="00A00077">
              <w:rPr>
                <w:sz w:val="12"/>
                <w:szCs w:val="12"/>
              </w:rPr>
              <w:t>prov</w:t>
            </w:r>
            <w:proofErr w:type="spellEnd"/>
            <w:r w:rsidRPr="00A00077">
              <w:rPr>
                <w:sz w:val="12"/>
                <w:szCs w:val="12"/>
              </w:rPr>
              <w:t>)                                                    (indirizzo</w:t>
            </w:r>
          </w:p>
          <w:p w:rsidR="000A773A" w:rsidRPr="00D73CB8" w:rsidRDefault="000A773A" w:rsidP="000A773A">
            <w:pPr>
              <w:ind w:left="-41"/>
              <w:rPr>
                <w:sz w:val="16"/>
                <w:szCs w:val="16"/>
              </w:rPr>
            </w:pPr>
            <w:r w:rsidRPr="005A727B">
              <w:rPr>
                <w:sz w:val="18"/>
                <w:szCs w:val="18"/>
              </w:rPr>
              <w:t xml:space="preserve">Codice Fiscale/Partita </w:t>
            </w:r>
            <w:proofErr w:type="spellStart"/>
            <w:r w:rsidRPr="005A727B">
              <w:rPr>
                <w:sz w:val="18"/>
                <w:szCs w:val="18"/>
              </w:rPr>
              <w:t>I.V.A</w:t>
            </w:r>
            <w:proofErr w:type="spellEnd"/>
            <w:r w:rsidRPr="005A727B">
              <w:rPr>
                <w:sz w:val="18"/>
                <w:szCs w:val="18"/>
              </w:rPr>
              <w:t>. n</w:t>
            </w:r>
            <w:r w:rsidRPr="00D73CB8">
              <w:rPr>
                <w:sz w:val="16"/>
                <w:szCs w:val="16"/>
              </w:rPr>
              <w:t>._____________________________________________________</w:t>
            </w:r>
            <w:r>
              <w:rPr>
                <w:sz w:val="16"/>
                <w:szCs w:val="16"/>
              </w:rPr>
              <w:t>____________</w:t>
            </w:r>
            <w:r w:rsidRPr="00D73CB8">
              <w:rPr>
                <w:sz w:val="16"/>
                <w:szCs w:val="16"/>
              </w:rPr>
              <w:t>_______________</w:t>
            </w:r>
          </w:p>
          <w:p w:rsidR="000A773A" w:rsidRPr="00D73CB8" w:rsidRDefault="000A773A" w:rsidP="000A773A">
            <w:pPr>
              <w:ind w:left="-41"/>
              <w:rPr>
                <w:sz w:val="16"/>
                <w:szCs w:val="16"/>
              </w:rPr>
            </w:pPr>
          </w:p>
          <w:p w:rsidR="000A773A" w:rsidRDefault="000A773A" w:rsidP="000A773A">
            <w:pPr>
              <w:ind w:left="-41"/>
              <w:rPr>
                <w:sz w:val="16"/>
                <w:szCs w:val="16"/>
              </w:rPr>
            </w:pPr>
            <w:r w:rsidRPr="005A727B">
              <w:rPr>
                <w:sz w:val="16"/>
                <w:szCs w:val="16"/>
              </w:rPr>
              <w:t xml:space="preserve">Tel. n.___________________ </w:t>
            </w:r>
            <w:r>
              <w:rPr>
                <w:sz w:val="16"/>
                <w:szCs w:val="16"/>
              </w:rPr>
              <w:t>F</w:t>
            </w:r>
            <w:r w:rsidRPr="005A727B">
              <w:rPr>
                <w:sz w:val="16"/>
                <w:szCs w:val="16"/>
              </w:rPr>
              <w:t>ax n.____________________,</w:t>
            </w:r>
            <w:r>
              <w:rPr>
                <w:sz w:val="16"/>
                <w:szCs w:val="16"/>
              </w:rPr>
              <w:t xml:space="preserve"> </w:t>
            </w:r>
          </w:p>
          <w:p w:rsidR="000A773A" w:rsidRDefault="000A773A" w:rsidP="000A773A">
            <w:pPr>
              <w:ind w:left="-41"/>
              <w:rPr>
                <w:sz w:val="16"/>
                <w:szCs w:val="16"/>
              </w:rPr>
            </w:pPr>
          </w:p>
          <w:p w:rsidR="000A773A" w:rsidRDefault="000A773A" w:rsidP="000A773A">
            <w:pPr>
              <w:ind w:left="-4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e-mail_______________________________________________</w:t>
            </w:r>
          </w:p>
          <w:p w:rsidR="000A773A" w:rsidRDefault="000A773A" w:rsidP="000A773A">
            <w:pPr>
              <w:ind w:left="-41"/>
              <w:rPr>
                <w:sz w:val="16"/>
                <w:szCs w:val="16"/>
              </w:rPr>
            </w:pPr>
          </w:p>
          <w:p w:rsidR="000A773A" w:rsidRPr="00A00077" w:rsidRDefault="000A773A" w:rsidP="000A773A">
            <w:pPr>
              <w:ind w:left="-4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Posta elettronica certificata_______________________________________________</w:t>
            </w:r>
          </w:p>
          <w:p w:rsidR="000A773A" w:rsidRPr="00D93FDF" w:rsidRDefault="000A773A" w:rsidP="002A70A9">
            <w:pPr>
              <w:tabs>
                <w:tab w:val="left" w:pos="2160"/>
                <w:tab w:val="left" w:pos="5040"/>
              </w:tabs>
              <w:ind w:left="-41"/>
              <w:rPr>
                <w:b/>
              </w:rPr>
            </w:pPr>
          </w:p>
        </w:tc>
      </w:tr>
    </w:tbl>
    <w:p w:rsidR="00105586" w:rsidRPr="003172BB" w:rsidRDefault="00105586" w:rsidP="00105586">
      <w:pPr>
        <w:tabs>
          <w:tab w:val="right" w:leader="underscore" w:pos="9214"/>
        </w:tabs>
        <w:ind w:right="140"/>
        <w:jc w:val="center"/>
        <w:rPr>
          <w:rFonts w:cs="Arial"/>
          <w:b/>
          <w:iCs/>
        </w:rPr>
      </w:pPr>
      <w:r w:rsidRPr="003172BB">
        <w:rPr>
          <w:rFonts w:cs="Arial"/>
          <w:b/>
          <w:iCs/>
        </w:rPr>
        <w:t>E</w:t>
      </w:r>
    </w:p>
    <w:p w:rsidR="00CB6669" w:rsidRPr="00CB6669" w:rsidRDefault="00CB6669" w:rsidP="00CB6669">
      <w:pPr>
        <w:tabs>
          <w:tab w:val="right" w:leader="underscore" w:pos="9214"/>
        </w:tabs>
        <w:ind w:right="140"/>
        <w:rPr>
          <w:rFonts w:cs="Arial"/>
          <w:i/>
          <w:iCs/>
          <w:sz w:val="18"/>
          <w:szCs w:val="18"/>
        </w:rPr>
      </w:pPr>
      <w:r w:rsidRPr="00CB6669">
        <w:rPr>
          <w:rFonts w:cs="Arial"/>
          <w:i/>
          <w:iCs/>
          <w:sz w:val="18"/>
          <w:szCs w:val="18"/>
        </w:rPr>
        <w:t xml:space="preserve">N.B. In caso di </w:t>
      </w:r>
      <w:proofErr w:type="spellStart"/>
      <w:r w:rsidRPr="00CB6669">
        <w:rPr>
          <w:rFonts w:cs="Arial"/>
          <w:i/>
          <w:iCs/>
          <w:sz w:val="18"/>
          <w:szCs w:val="18"/>
        </w:rPr>
        <w:t>RTI</w:t>
      </w:r>
      <w:proofErr w:type="spellEnd"/>
      <w:r w:rsidR="00BA0B14">
        <w:rPr>
          <w:rFonts w:cs="Arial"/>
          <w:i/>
          <w:iCs/>
          <w:sz w:val="18"/>
          <w:szCs w:val="18"/>
        </w:rPr>
        <w:t xml:space="preserve"> o</w:t>
      </w:r>
      <w:r w:rsidRPr="00CB6669">
        <w:rPr>
          <w:rFonts w:cs="Arial"/>
          <w:i/>
          <w:iCs/>
          <w:sz w:val="18"/>
          <w:szCs w:val="18"/>
        </w:rPr>
        <w:t xml:space="preserve"> Consorzio non ancora costituiti al momento della domanda, copiare </w:t>
      </w:r>
      <w:r>
        <w:rPr>
          <w:rFonts w:cs="Arial"/>
          <w:i/>
          <w:iCs/>
          <w:sz w:val="18"/>
          <w:szCs w:val="18"/>
        </w:rPr>
        <w:t xml:space="preserve">e compilare </w:t>
      </w:r>
      <w:r w:rsidRPr="00CB6669">
        <w:rPr>
          <w:rFonts w:cs="Arial"/>
          <w:i/>
          <w:iCs/>
          <w:sz w:val="18"/>
          <w:szCs w:val="18"/>
        </w:rPr>
        <w:t xml:space="preserve">il </w:t>
      </w:r>
      <w:r>
        <w:rPr>
          <w:rFonts w:cs="Arial"/>
          <w:i/>
          <w:iCs/>
          <w:sz w:val="18"/>
          <w:szCs w:val="18"/>
        </w:rPr>
        <w:t>prec</w:t>
      </w:r>
      <w:r w:rsidRPr="00CB6669">
        <w:rPr>
          <w:rFonts w:cs="Arial"/>
          <w:i/>
          <w:iCs/>
          <w:sz w:val="18"/>
          <w:szCs w:val="18"/>
        </w:rPr>
        <w:t>e</w:t>
      </w:r>
      <w:r>
        <w:rPr>
          <w:rFonts w:cs="Arial"/>
          <w:i/>
          <w:iCs/>
          <w:sz w:val="18"/>
          <w:szCs w:val="18"/>
        </w:rPr>
        <w:t>de</w:t>
      </w:r>
      <w:r w:rsidRPr="00CB6669">
        <w:rPr>
          <w:rFonts w:cs="Arial"/>
          <w:i/>
          <w:iCs/>
          <w:sz w:val="18"/>
          <w:szCs w:val="18"/>
        </w:rPr>
        <w:t>nte periodo per ogni impresa raggruppando / consorziando, siglare ogni pagina da parte di ciascun rappresentante del concorrente raggruppato/consorziato, datare e apporre la firma per esteso in calce da parte di ciascun rappresentante del concorrente raggruppato/consorziato.</w:t>
      </w:r>
    </w:p>
    <w:p w:rsidR="00A01066" w:rsidRDefault="00A01066" w:rsidP="00105586">
      <w:pPr>
        <w:rPr>
          <w:rFonts w:cs="Arial"/>
          <w:b/>
        </w:rPr>
      </w:pPr>
    </w:p>
    <w:p w:rsidR="00105586" w:rsidRDefault="00A01066" w:rsidP="00105586">
      <w:pPr>
        <w:rPr>
          <w:rFonts w:cs="Arial"/>
          <w:b/>
        </w:rPr>
      </w:pPr>
      <w:r>
        <w:rPr>
          <w:rFonts w:cs="Arial"/>
          <w:b/>
        </w:rPr>
        <w:t>p</w:t>
      </w:r>
      <w:r w:rsidRPr="00166F07">
        <w:rPr>
          <w:rFonts w:cs="Arial"/>
          <w:b/>
        </w:rPr>
        <w:t xml:space="preserve">reso atto </w:t>
      </w:r>
      <w:r>
        <w:rPr>
          <w:rFonts w:cs="Arial"/>
          <w:b/>
        </w:rPr>
        <w:t xml:space="preserve">che le attività da espletare </w:t>
      </w:r>
      <w:r w:rsidRPr="00166F07">
        <w:rPr>
          <w:rFonts w:cs="Arial"/>
          <w:b/>
        </w:rPr>
        <w:t xml:space="preserve">comportano l’obbligatorietà di redazione del </w:t>
      </w:r>
      <w:proofErr w:type="spellStart"/>
      <w:r w:rsidRPr="00166F07">
        <w:rPr>
          <w:rFonts w:cs="Arial"/>
          <w:b/>
        </w:rPr>
        <w:t>DUVRI</w:t>
      </w:r>
      <w:proofErr w:type="spellEnd"/>
      <w:r w:rsidRPr="00166F07">
        <w:rPr>
          <w:rFonts w:cs="Arial"/>
          <w:b/>
        </w:rPr>
        <w:t xml:space="preserve"> e l’applicazione di particolari misure di sicurezza con relativi oneri e quindi, ai sensi della vigente normativa e prassi in merito</w:t>
      </w:r>
      <w:r>
        <w:rPr>
          <w:rFonts w:cs="Arial"/>
          <w:b/>
        </w:rPr>
        <w:t>,</w:t>
      </w:r>
      <w:r w:rsidRPr="00166F07">
        <w:rPr>
          <w:rFonts w:cs="Arial"/>
          <w:b/>
        </w:rPr>
        <w:t xml:space="preserve"> gli oneri di sicurezza sono quantificabili in euro </w:t>
      </w:r>
      <w:r w:rsidR="00AA0C1D">
        <w:rPr>
          <w:rFonts w:cs="Arial"/>
          <w:b/>
        </w:rPr>
        <w:t>23</w:t>
      </w:r>
      <w:r w:rsidR="00C50587" w:rsidRPr="00A01066">
        <w:rPr>
          <w:rFonts w:cs="Arial"/>
          <w:b/>
        </w:rPr>
        <w:t>0</w:t>
      </w:r>
      <w:r w:rsidR="00105586" w:rsidRPr="00A01066">
        <w:rPr>
          <w:rFonts w:cs="Arial"/>
          <w:b/>
        </w:rPr>
        <w:t xml:space="preserve">,00 </w:t>
      </w:r>
      <w:r w:rsidR="00105586" w:rsidRPr="00A01066">
        <w:rPr>
          <w:rFonts w:cs="Arial"/>
          <w:b/>
        </w:rPr>
        <w:lastRenderedPageBreak/>
        <w:t>(</w:t>
      </w:r>
      <w:r w:rsidR="00AA0C1D">
        <w:rPr>
          <w:rFonts w:cs="Arial"/>
          <w:b/>
        </w:rPr>
        <w:t>due</w:t>
      </w:r>
      <w:r w:rsidR="00B255EA" w:rsidRPr="00A01066">
        <w:rPr>
          <w:rFonts w:cs="Arial"/>
          <w:b/>
        </w:rPr>
        <w:t>cento</w:t>
      </w:r>
      <w:r w:rsidR="00AA0C1D">
        <w:rPr>
          <w:rFonts w:cs="Arial"/>
          <w:b/>
        </w:rPr>
        <w:t>tren</w:t>
      </w:r>
      <w:r w:rsidR="00BA0B14">
        <w:rPr>
          <w:rFonts w:cs="Arial"/>
          <w:b/>
        </w:rPr>
        <w:t>ta</w:t>
      </w:r>
      <w:r w:rsidR="00B255EA" w:rsidRPr="00A01066">
        <w:rPr>
          <w:rFonts w:cs="Arial"/>
          <w:b/>
        </w:rPr>
        <w:t>/00</w:t>
      </w:r>
      <w:r w:rsidR="00105586" w:rsidRPr="00A01066">
        <w:rPr>
          <w:rFonts w:cs="Arial"/>
          <w:b/>
        </w:rPr>
        <w:t>)</w:t>
      </w:r>
      <w:r w:rsidR="00AA0C1D">
        <w:rPr>
          <w:rFonts w:cs="Arial"/>
          <w:b/>
        </w:rPr>
        <w:t xml:space="preserve"> per 12 mesi</w:t>
      </w:r>
      <w:r w:rsidRPr="00A01066">
        <w:rPr>
          <w:rFonts w:cs="Arial"/>
          <w:b/>
        </w:rPr>
        <w:t>,</w:t>
      </w:r>
      <w:r w:rsidR="00105586" w:rsidRPr="00166F07">
        <w:rPr>
          <w:rFonts w:cs="Arial"/>
          <w:b/>
        </w:rPr>
        <w:t xml:space="preserve"> </w:t>
      </w:r>
      <w:r w:rsidR="00B255EA">
        <w:rPr>
          <w:rFonts w:cs="Arial"/>
          <w:b/>
        </w:rPr>
        <w:t>somma sottratta al ribasso d’offerta e da corrispondere integralmente all’aggiudicatario</w:t>
      </w:r>
      <w:r>
        <w:rPr>
          <w:rFonts w:cs="Arial"/>
          <w:b/>
        </w:rPr>
        <w:t>,</w:t>
      </w:r>
    </w:p>
    <w:p w:rsidR="00105586" w:rsidRDefault="00105586" w:rsidP="00105586">
      <w:pPr>
        <w:rPr>
          <w:rFonts w:cs="Arial"/>
        </w:rPr>
      </w:pPr>
    </w:p>
    <w:p w:rsidR="00105586" w:rsidRDefault="00105586" w:rsidP="00105586">
      <w:pPr>
        <w:rPr>
          <w:rFonts w:cs="Arial"/>
        </w:rPr>
      </w:pPr>
      <w:r w:rsidRPr="00A01066">
        <w:rPr>
          <w:rFonts w:cs="Arial"/>
          <w:b/>
        </w:rPr>
        <w:t>con espresso riferimento all’impresa/alle imprese che rappresenta/rappresentano</w:t>
      </w:r>
      <w:r w:rsidRPr="00007121">
        <w:rPr>
          <w:rFonts w:cs="Arial"/>
        </w:rPr>
        <w:t xml:space="preserve">, </w:t>
      </w:r>
    </w:p>
    <w:p w:rsidR="004A3576" w:rsidRDefault="004A3576" w:rsidP="00105586">
      <w:pPr>
        <w:jc w:val="center"/>
        <w:rPr>
          <w:rFonts w:cs="Arial"/>
          <w:b/>
        </w:rPr>
      </w:pPr>
    </w:p>
    <w:p w:rsidR="00105586" w:rsidRDefault="00105586" w:rsidP="00105586">
      <w:pPr>
        <w:jc w:val="center"/>
        <w:rPr>
          <w:rFonts w:cs="Arial"/>
          <w:b/>
        </w:rPr>
      </w:pPr>
      <w:r w:rsidRPr="00105586">
        <w:rPr>
          <w:rFonts w:cs="Arial"/>
          <w:b/>
        </w:rPr>
        <w:t>DICHIARA / CONGIUNTAMENTE DICHIARANO</w:t>
      </w:r>
    </w:p>
    <w:p w:rsidR="004A3576" w:rsidRPr="00105586" w:rsidRDefault="004A3576" w:rsidP="00105586">
      <w:pPr>
        <w:jc w:val="center"/>
        <w:rPr>
          <w:rFonts w:cs="Arial"/>
          <w:b/>
        </w:rPr>
      </w:pPr>
    </w:p>
    <w:p w:rsidR="00BA0B14" w:rsidRDefault="00105586" w:rsidP="00BA0B14">
      <w:pPr>
        <w:rPr>
          <w:rFonts w:cs="Arial"/>
          <w:b/>
          <w:sz w:val="22"/>
          <w:szCs w:val="22"/>
        </w:rPr>
      </w:pPr>
      <w:r>
        <w:t xml:space="preserve">in relazione alla </w:t>
      </w:r>
      <w:r w:rsidR="00BA0B14">
        <w:rPr>
          <w:rFonts w:cs="Arial"/>
          <w:b/>
          <w:sz w:val="22"/>
          <w:szCs w:val="22"/>
        </w:rPr>
        <w:t>p</w:t>
      </w:r>
      <w:r w:rsidR="00B255EA" w:rsidRPr="00B255EA">
        <w:rPr>
          <w:rFonts w:cs="Arial"/>
          <w:b/>
          <w:sz w:val="22"/>
          <w:szCs w:val="22"/>
        </w:rPr>
        <w:t xml:space="preserve">rocedura per l’affidamento </w:t>
      </w:r>
      <w:r w:rsidR="00BA0B14">
        <w:rPr>
          <w:rFonts w:cs="Arial"/>
          <w:b/>
          <w:sz w:val="22"/>
          <w:szCs w:val="22"/>
        </w:rPr>
        <w:t xml:space="preserve">tramite </w:t>
      </w:r>
      <w:proofErr w:type="spellStart"/>
      <w:r w:rsidR="00BA0B14" w:rsidRPr="00BA0B14">
        <w:rPr>
          <w:rFonts w:cs="Arial"/>
          <w:b/>
          <w:sz w:val="22"/>
          <w:szCs w:val="22"/>
        </w:rPr>
        <w:t>RdO</w:t>
      </w:r>
      <w:proofErr w:type="spellEnd"/>
      <w:r w:rsidR="00BA0B14" w:rsidRPr="00BA0B14">
        <w:rPr>
          <w:rFonts w:cs="Arial"/>
          <w:b/>
          <w:sz w:val="22"/>
          <w:szCs w:val="22"/>
        </w:rPr>
        <w:t xml:space="preserve"> al Mercato Elettronico della Pubblica Amministrazione di </w:t>
      </w:r>
      <w:proofErr w:type="spellStart"/>
      <w:r w:rsidR="00BA0B14" w:rsidRPr="00BA0B14">
        <w:rPr>
          <w:rFonts w:cs="Arial"/>
          <w:b/>
          <w:sz w:val="22"/>
          <w:szCs w:val="22"/>
        </w:rPr>
        <w:t>Consip</w:t>
      </w:r>
      <w:proofErr w:type="spellEnd"/>
      <w:r w:rsidR="00BA0B14" w:rsidRPr="00BA0B14">
        <w:rPr>
          <w:rFonts w:cs="Arial"/>
          <w:b/>
          <w:sz w:val="22"/>
          <w:szCs w:val="22"/>
        </w:rPr>
        <w:t xml:space="preserve"> </w:t>
      </w:r>
      <w:proofErr w:type="spellStart"/>
      <w:r w:rsidR="00BA0B14" w:rsidRPr="00BA0B14">
        <w:rPr>
          <w:rFonts w:cs="Arial"/>
          <w:b/>
          <w:sz w:val="22"/>
          <w:szCs w:val="22"/>
        </w:rPr>
        <w:t>SpA</w:t>
      </w:r>
      <w:proofErr w:type="spellEnd"/>
      <w:r w:rsidR="00BA0B14" w:rsidRPr="00BA0B14">
        <w:rPr>
          <w:rFonts w:cs="Arial"/>
          <w:b/>
          <w:sz w:val="22"/>
          <w:szCs w:val="22"/>
        </w:rPr>
        <w:t xml:space="preserve"> n. </w:t>
      </w:r>
      <w:r w:rsidR="008218B4" w:rsidRPr="008218B4">
        <w:rPr>
          <w:rFonts w:cs="Arial"/>
          <w:b/>
          <w:sz w:val="22"/>
          <w:szCs w:val="22"/>
        </w:rPr>
        <w:t>2653783</w:t>
      </w:r>
      <w:r w:rsidR="00BA0B14">
        <w:rPr>
          <w:rFonts w:cs="Arial"/>
          <w:b/>
          <w:sz w:val="22"/>
          <w:szCs w:val="22"/>
        </w:rPr>
        <w:t xml:space="preserve"> del </w:t>
      </w:r>
      <w:r w:rsidR="00AA0C1D">
        <w:rPr>
          <w:rFonts w:cs="Arial"/>
          <w:b/>
          <w:sz w:val="22"/>
          <w:szCs w:val="22"/>
        </w:rPr>
        <w:t>s</w:t>
      </w:r>
      <w:r w:rsidR="00AA0C1D" w:rsidRPr="00AA0C1D">
        <w:rPr>
          <w:rFonts w:cs="Arial"/>
          <w:b/>
          <w:sz w:val="22"/>
          <w:szCs w:val="22"/>
        </w:rPr>
        <w:t>ervizio di pulizia, igienizzazione e accessori per la sede di Sardegna IT di Cagliari per la durata di 12 mesi estendibili per ulteriori 12 mesi</w:t>
      </w:r>
      <w:r w:rsidR="00BA0B14" w:rsidRPr="00BA0B14">
        <w:rPr>
          <w:rFonts w:cs="Arial"/>
          <w:b/>
          <w:sz w:val="22"/>
          <w:szCs w:val="22"/>
        </w:rPr>
        <w:t xml:space="preserve"> </w:t>
      </w:r>
      <w:r w:rsidR="00BA0B14">
        <w:rPr>
          <w:rFonts w:cs="Arial"/>
          <w:b/>
          <w:sz w:val="22"/>
          <w:szCs w:val="22"/>
        </w:rPr>
        <w:t>(</w:t>
      </w:r>
      <w:r w:rsidR="00BA0B14" w:rsidRPr="00BA0B14">
        <w:rPr>
          <w:rFonts w:cs="Arial"/>
          <w:b/>
          <w:sz w:val="22"/>
          <w:szCs w:val="22"/>
        </w:rPr>
        <w:t xml:space="preserve">CIG: </w:t>
      </w:r>
      <w:proofErr w:type="spellStart"/>
      <w:r w:rsidR="008218B4" w:rsidRPr="008218B4">
        <w:rPr>
          <w:rFonts w:cs="Arial"/>
          <w:b/>
          <w:sz w:val="22"/>
          <w:szCs w:val="22"/>
        </w:rPr>
        <w:t>84853360C9</w:t>
      </w:r>
      <w:proofErr w:type="spellEnd"/>
      <w:r w:rsidR="00BA0B14">
        <w:rPr>
          <w:rFonts w:cs="Arial"/>
          <w:b/>
          <w:sz w:val="22"/>
          <w:szCs w:val="22"/>
        </w:rPr>
        <w:t>):</w:t>
      </w:r>
    </w:p>
    <w:p w:rsidR="00BA0B14" w:rsidRDefault="00BA0B14" w:rsidP="00BA0B14">
      <w:pPr>
        <w:rPr>
          <w:rFonts w:cs="Arial"/>
          <w:b/>
          <w:sz w:val="22"/>
          <w:szCs w:val="22"/>
        </w:rPr>
      </w:pPr>
    </w:p>
    <w:p w:rsidR="007A0519" w:rsidRDefault="00BA0B14" w:rsidP="00BA0B14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1) di offrire le seguenti migliorie tecnico-prestazionali al servizio minimo</w:t>
      </w:r>
      <w:r w:rsidR="00225DE6">
        <w:rPr>
          <w:rFonts w:cs="Arial"/>
          <w:b/>
          <w:sz w:val="22"/>
          <w:szCs w:val="22"/>
        </w:rPr>
        <w:t xml:space="preserve"> </w:t>
      </w:r>
      <w:r w:rsidRPr="00225DE6">
        <w:rPr>
          <w:rFonts w:cs="Arial"/>
          <w:i/>
          <w:sz w:val="16"/>
          <w:szCs w:val="16"/>
        </w:rPr>
        <w:t>(</w:t>
      </w:r>
      <w:r w:rsidR="00AA0C1D">
        <w:rPr>
          <w:rFonts w:cs="Arial"/>
          <w:i/>
          <w:sz w:val="16"/>
          <w:szCs w:val="16"/>
        </w:rPr>
        <w:t>8</w:t>
      </w:r>
      <w:r w:rsidRPr="00225DE6">
        <w:rPr>
          <w:rFonts w:cs="Arial"/>
          <w:i/>
          <w:sz w:val="16"/>
          <w:szCs w:val="16"/>
        </w:rPr>
        <w:t xml:space="preserve"> operatori</w:t>
      </w:r>
      <w:r w:rsidR="00101B59">
        <w:rPr>
          <w:rFonts w:cs="Arial"/>
          <w:i/>
          <w:sz w:val="16"/>
          <w:szCs w:val="16"/>
        </w:rPr>
        <w:t>,</w:t>
      </w:r>
      <w:r w:rsidRPr="00225DE6">
        <w:rPr>
          <w:rFonts w:cs="Arial"/>
          <w:i/>
          <w:sz w:val="16"/>
          <w:szCs w:val="16"/>
        </w:rPr>
        <w:t xml:space="preserve"> </w:t>
      </w:r>
      <w:r w:rsidR="00BC01ED">
        <w:rPr>
          <w:rFonts w:cs="Arial"/>
          <w:i/>
          <w:sz w:val="16"/>
          <w:szCs w:val="16"/>
        </w:rPr>
        <w:t>6</w:t>
      </w:r>
      <w:r w:rsidRPr="00225DE6">
        <w:rPr>
          <w:rFonts w:cs="Arial"/>
          <w:i/>
          <w:sz w:val="16"/>
          <w:szCs w:val="16"/>
        </w:rPr>
        <w:t xml:space="preserve">0 ore </w:t>
      </w:r>
      <w:r w:rsidR="00101B59">
        <w:rPr>
          <w:rFonts w:cs="Arial"/>
          <w:i/>
          <w:sz w:val="16"/>
          <w:szCs w:val="16"/>
        </w:rPr>
        <w:t xml:space="preserve">ore/uomo </w:t>
      </w:r>
      <w:r w:rsidRPr="00225DE6">
        <w:rPr>
          <w:rFonts w:cs="Arial"/>
          <w:i/>
          <w:sz w:val="16"/>
          <w:szCs w:val="16"/>
        </w:rPr>
        <w:t>settimanali</w:t>
      </w:r>
      <w:r w:rsidR="00101B59">
        <w:rPr>
          <w:rFonts w:cs="Arial"/>
          <w:i/>
          <w:sz w:val="16"/>
          <w:szCs w:val="16"/>
        </w:rPr>
        <w:t xml:space="preserve"> complessive</w:t>
      </w:r>
      <w:r w:rsidRPr="00225DE6">
        <w:rPr>
          <w:rFonts w:cs="Arial"/>
          <w:i/>
          <w:sz w:val="16"/>
          <w:szCs w:val="16"/>
        </w:rPr>
        <w:t>)</w:t>
      </w:r>
      <w:r>
        <w:rPr>
          <w:rFonts w:cs="Arial"/>
          <w:b/>
          <w:sz w:val="22"/>
          <w:szCs w:val="22"/>
        </w:rPr>
        <w:t xml:space="preserve">: </w:t>
      </w:r>
    </w:p>
    <w:p w:rsidR="00225DE6" w:rsidRPr="008812BC" w:rsidRDefault="00C84D7E" w:rsidP="00BA0B14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1-A</w:t>
      </w:r>
      <w:r w:rsidR="00225DE6">
        <w:rPr>
          <w:rFonts w:cs="Arial"/>
          <w:b/>
          <w:sz w:val="22"/>
          <w:szCs w:val="22"/>
        </w:rPr>
        <w:t>) numero (_____)* operatori ulteriori</w:t>
      </w:r>
      <w:r w:rsidR="00101B59">
        <w:rPr>
          <w:rFonts w:cs="Arial"/>
          <w:b/>
          <w:sz w:val="22"/>
          <w:szCs w:val="22"/>
        </w:rPr>
        <w:t xml:space="preserve">, </w:t>
      </w:r>
    </w:p>
    <w:p w:rsidR="009B437F" w:rsidRDefault="00225DE6" w:rsidP="008812BC">
      <w:pPr>
        <w:rPr>
          <w:rFonts w:cs="Arial"/>
          <w:i/>
          <w:sz w:val="16"/>
          <w:szCs w:val="16"/>
        </w:rPr>
      </w:pPr>
      <w:r w:rsidRPr="00101B59">
        <w:rPr>
          <w:rFonts w:cs="Arial"/>
          <w:i/>
          <w:sz w:val="16"/>
          <w:szCs w:val="16"/>
        </w:rPr>
        <w:t xml:space="preserve">* </w:t>
      </w:r>
      <w:r w:rsidR="008A626A" w:rsidRPr="00101B59">
        <w:rPr>
          <w:rFonts w:cs="Arial"/>
          <w:i/>
          <w:sz w:val="16"/>
          <w:szCs w:val="16"/>
        </w:rPr>
        <w:t xml:space="preserve">specificare se si offrono operatori ulteriori </w:t>
      </w:r>
      <w:r w:rsidR="00101B59">
        <w:rPr>
          <w:rFonts w:cs="Arial"/>
          <w:i/>
          <w:sz w:val="16"/>
          <w:szCs w:val="16"/>
        </w:rPr>
        <w:t xml:space="preserve">oltre il minimo di </w:t>
      </w:r>
      <w:r w:rsidR="00101B59" w:rsidRPr="006A5E6E">
        <w:rPr>
          <w:rFonts w:cs="Arial"/>
          <w:b/>
          <w:i/>
          <w:strike/>
          <w:sz w:val="16"/>
          <w:szCs w:val="16"/>
        </w:rPr>
        <w:t>6</w:t>
      </w:r>
      <w:r w:rsidR="00101B59">
        <w:rPr>
          <w:rFonts w:cs="Arial"/>
          <w:i/>
          <w:sz w:val="16"/>
          <w:szCs w:val="16"/>
        </w:rPr>
        <w:t xml:space="preserve"> </w:t>
      </w:r>
      <w:r w:rsidR="006A5E6E" w:rsidRPr="006A5E6E">
        <w:rPr>
          <w:rFonts w:cs="Arial"/>
          <w:b/>
          <w:i/>
          <w:color w:val="FF0000"/>
          <w:sz w:val="16"/>
          <w:szCs w:val="16"/>
        </w:rPr>
        <w:t>8</w:t>
      </w:r>
      <w:r w:rsidR="006A5E6E">
        <w:rPr>
          <w:rFonts w:cs="Arial"/>
          <w:i/>
          <w:sz w:val="16"/>
          <w:szCs w:val="16"/>
        </w:rPr>
        <w:t xml:space="preserve"> </w:t>
      </w:r>
      <w:r w:rsidR="00101B59">
        <w:rPr>
          <w:rFonts w:cs="Arial"/>
          <w:i/>
          <w:sz w:val="16"/>
          <w:szCs w:val="16"/>
        </w:rPr>
        <w:t xml:space="preserve">operatori </w:t>
      </w:r>
      <w:r w:rsidR="008A626A" w:rsidRPr="00101B59">
        <w:rPr>
          <w:rFonts w:cs="Arial"/>
          <w:i/>
          <w:sz w:val="16"/>
          <w:szCs w:val="16"/>
        </w:rPr>
        <w:t xml:space="preserve">ed il numero fino ad un </w:t>
      </w:r>
      <w:r w:rsidRPr="00101B59">
        <w:rPr>
          <w:rFonts w:cs="Arial"/>
          <w:i/>
          <w:sz w:val="16"/>
          <w:szCs w:val="16"/>
        </w:rPr>
        <w:t xml:space="preserve">massimo </w:t>
      </w:r>
      <w:r w:rsidR="008A626A" w:rsidRPr="00101B59">
        <w:rPr>
          <w:rFonts w:cs="Arial"/>
          <w:i/>
          <w:sz w:val="16"/>
          <w:szCs w:val="16"/>
        </w:rPr>
        <w:t xml:space="preserve">di </w:t>
      </w:r>
      <w:r w:rsidRPr="00101B59">
        <w:rPr>
          <w:rFonts w:cs="Arial"/>
          <w:i/>
          <w:sz w:val="16"/>
          <w:szCs w:val="16"/>
        </w:rPr>
        <w:t>2 operatori</w:t>
      </w:r>
      <w:r w:rsidR="008A626A" w:rsidRPr="00101B59">
        <w:rPr>
          <w:rFonts w:cs="Arial"/>
          <w:i/>
          <w:sz w:val="16"/>
          <w:szCs w:val="16"/>
        </w:rPr>
        <w:t xml:space="preserve"> ulteriori, per un totale massimo di </w:t>
      </w:r>
      <w:r w:rsidR="00AA0C1D">
        <w:rPr>
          <w:rFonts w:cs="Arial"/>
          <w:i/>
          <w:sz w:val="16"/>
          <w:szCs w:val="16"/>
        </w:rPr>
        <w:t>10</w:t>
      </w:r>
      <w:r w:rsidR="008A626A" w:rsidRPr="00101B59">
        <w:rPr>
          <w:rFonts w:cs="Arial"/>
          <w:i/>
          <w:sz w:val="16"/>
          <w:szCs w:val="16"/>
        </w:rPr>
        <w:t xml:space="preserve"> operatori</w:t>
      </w:r>
      <w:r w:rsidRPr="00101B59">
        <w:rPr>
          <w:rFonts w:cs="Arial"/>
          <w:i/>
          <w:sz w:val="16"/>
          <w:szCs w:val="16"/>
        </w:rPr>
        <w:t>; si assegneranno 3</w:t>
      </w:r>
      <w:r w:rsidR="00101B59" w:rsidRPr="00101B59">
        <w:rPr>
          <w:rFonts w:cs="Arial"/>
          <w:i/>
          <w:sz w:val="16"/>
          <w:szCs w:val="16"/>
        </w:rPr>
        <w:t>0</w:t>
      </w:r>
      <w:r w:rsidRPr="00101B59">
        <w:rPr>
          <w:rFonts w:cs="Arial"/>
          <w:i/>
          <w:sz w:val="16"/>
          <w:szCs w:val="16"/>
        </w:rPr>
        <w:t xml:space="preserve"> punti per ogni operatore ulteriore proposto</w:t>
      </w:r>
      <w:r w:rsidR="008A626A" w:rsidRPr="00101B59">
        <w:rPr>
          <w:rFonts w:cs="Arial"/>
          <w:i/>
          <w:sz w:val="16"/>
          <w:szCs w:val="16"/>
        </w:rPr>
        <w:t xml:space="preserve">, fino a un massimo di </w:t>
      </w:r>
      <w:r w:rsidR="00101B59" w:rsidRPr="00101B59">
        <w:rPr>
          <w:rFonts w:cs="Arial"/>
          <w:i/>
          <w:sz w:val="16"/>
          <w:szCs w:val="16"/>
        </w:rPr>
        <w:t>6</w:t>
      </w:r>
      <w:r w:rsidR="008A626A" w:rsidRPr="00101B59">
        <w:rPr>
          <w:rFonts w:cs="Arial"/>
          <w:i/>
          <w:sz w:val="16"/>
          <w:szCs w:val="16"/>
        </w:rPr>
        <w:t>0 punti</w:t>
      </w:r>
    </w:p>
    <w:p w:rsidR="009B437F" w:rsidRDefault="00C84D7E" w:rsidP="009B437F">
      <w:pPr>
        <w:rPr>
          <w:rFonts w:cs="Arial"/>
          <w:b/>
        </w:rPr>
      </w:pPr>
      <w:r>
        <w:rPr>
          <w:rFonts w:cs="Arial"/>
          <w:b/>
        </w:rPr>
        <w:t xml:space="preserve">1-B) </w:t>
      </w:r>
      <w:r w:rsidR="00AA0C1D">
        <w:rPr>
          <w:rFonts w:cs="Arial"/>
          <w:b/>
        </w:rPr>
        <w:t xml:space="preserve">numero </w:t>
      </w:r>
      <w:bookmarkStart w:id="0" w:name="_GoBack"/>
      <w:bookmarkEnd w:id="0"/>
      <w:r w:rsidR="00AA0C1D">
        <w:rPr>
          <w:rFonts w:cs="Arial"/>
          <w:b/>
        </w:rPr>
        <w:t xml:space="preserve">di </w:t>
      </w:r>
      <w:r w:rsidRPr="00C84D7E">
        <w:rPr>
          <w:rFonts w:cs="Arial"/>
          <w:b/>
        </w:rPr>
        <w:t>servizio di pulizia straordinari</w:t>
      </w:r>
      <w:r w:rsidR="00AA0C1D">
        <w:rPr>
          <w:rFonts w:cs="Arial"/>
          <w:b/>
        </w:rPr>
        <w:t xml:space="preserve"> mensili</w:t>
      </w:r>
      <w:r w:rsidRPr="00C84D7E">
        <w:rPr>
          <w:rFonts w:cs="Arial"/>
          <w:b/>
        </w:rPr>
        <w:t xml:space="preserve"> da parte di un operatore aggiuntivo rispetto a quelli adibiti al servizio ordinario di durata </w:t>
      </w:r>
      <w:r w:rsidR="008A626A">
        <w:rPr>
          <w:rFonts w:cs="Arial"/>
          <w:b/>
        </w:rPr>
        <w:t xml:space="preserve">pari </w:t>
      </w:r>
      <w:r w:rsidRPr="00C84D7E">
        <w:rPr>
          <w:rFonts w:cs="Arial"/>
          <w:b/>
        </w:rPr>
        <w:t xml:space="preserve">alla durata del normale turno </w:t>
      </w:r>
      <w:r w:rsidR="008A626A">
        <w:rPr>
          <w:rFonts w:cs="Arial"/>
          <w:b/>
        </w:rPr>
        <w:t>di lavoro giornaliero (</w:t>
      </w:r>
      <w:r w:rsidR="00AA0C1D">
        <w:rPr>
          <w:rFonts w:cs="Arial"/>
          <w:b/>
        </w:rPr>
        <w:t>un’ora e trenta minuti</w:t>
      </w:r>
      <w:r w:rsidR="008A626A">
        <w:rPr>
          <w:rFonts w:cs="Arial"/>
          <w:b/>
        </w:rPr>
        <w:t>) compresi nel canone mensile*</w:t>
      </w:r>
      <w:r w:rsidR="0000370C">
        <w:rPr>
          <w:rFonts w:cs="Arial"/>
          <w:b/>
        </w:rPr>
        <w:t>*</w:t>
      </w:r>
    </w:p>
    <w:p w:rsidR="008A626A" w:rsidRPr="00101B59" w:rsidRDefault="008A626A" w:rsidP="009B437F">
      <w:pPr>
        <w:rPr>
          <w:rFonts w:cs="Arial"/>
          <w:i/>
          <w:sz w:val="16"/>
          <w:szCs w:val="16"/>
        </w:rPr>
      </w:pPr>
      <w:r w:rsidRPr="00101B59">
        <w:rPr>
          <w:rFonts w:cs="Arial"/>
          <w:i/>
          <w:sz w:val="16"/>
          <w:szCs w:val="16"/>
        </w:rPr>
        <w:t>*</w:t>
      </w:r>
      <w:r w:rsidR="0000370C">
        <w:rPr>
          <w:rFonts w:cs="Arial"/>
          <w:i/>
          <w:sz w:val="16"/>
          <w:szCs w:val="16"/>
        </w:rPr>
        <w:t>*</w:t>
      </w:r>
      <w:r w:rsidRPr="00101B59">
        <w:rPr>
          <w:rFonts w:cs="Arial"/>
          <w:i/>
          <w:sz w:val="16"/>
          <w:szCs w:val="16"/>
        </w:rPr>
        <w:t xml:space="preserve"> </w:t>
      </w:r>
      <w:r w:rsidR="001E1DB2" w:rsidRPr="00101B59">
        <w:rPr>
          <w:rFonts w:cs="Arial"/>
          <w:i/>
          <w:sz w:val="16"/>
          <w:szCs w:val="16"/>
        </w:rPr>
        <w:t>si assegneranno</w:t>
      </w:r>
      <w:r w:rsidR="00AA0C1D">
        <w:rPr>
          <w:rFonts w:cs="Arial"/>
          <w:i/>
          <w:sz w:val="16"/>
          <w:szCs w:val="16"/>
        </w:rPr>
        <w:t xml:space="preserve"> fino a</w:t>
      </w:r>
      <w:r w:rsidR="001E1DB2" w:rsidRPr="00101B59">
        <w:rPr>
          <w:rFonts w:cs="Arial"/>
          <w:i/>
          <w:sz w:val="16"/>
          <w:szCs w:val="16"/>
        </w:rPr>
        <w:t xml:space="preserve"> </w:t>
      </w:r>
      <w:r w:rsidR="00AA0C1D">
        <w:rPr>
          <w:rFonts w:cs="Arial"/>
          <w:i/>
          <w:sz w:val="16"/>
          <w:szCs w:val="16"/>
        </w:rPr>
        <w:t>1</w:t>
      </w:r>
      <w:r w:rsidR="001E1DB2" w:rsidRPr="00101B59">
        <w:rPr>
          <w:rFonts w:cs="Arial"/>
          <w:i/>
          <w:sz w:val="16"/>
          <w:szCs w:val="16"/>
        </w:rPr>
        <w:t xml:space="preserve">5 punti </w:t>
      </w:r>
      <w:r w:rsidRPr="00101B59">
        <w:rPr>
          <w:rFonts w:cs="Arial"/>
          <w:i/>
          <w:sz w:val="16"/>
          <w:szCs w:val="16"/>
        </w:rPr>
        <w:t>nel caso si offr</w:t>
      </w:r>
      <w:r w:rsidR="001E1DB2" w:rsidRPr="00101B59">
        <w:rPr>
          <w:rFonts w:cs="Arial"/>
          <w:i/>
          <w:sz w:val="16"/>
          <w:szCs w:val="16"/>
        </w:rPr>
        <w:t>a</w:t>
      </w:r>
      <w:r w:rsidR="00AA0C1D">
        <w:rPr>
          <w:rFonts w:cs="Arial"/>
          <w:i/>
          <w:sz w:val="16"/>
          <w:szCs w:val="16"/>
        </w:rPr>
        <w:t xml:space="preserve"> 1, 2 o 3</w:t>
      </w:r>
      <w:r w:rsidRPr="00101B59">
        <w:rPr>
          <w:rFonts w:cs="Arial"/>
          <w:i/>
          <w:sz w:val="16"/>
          <w:szCs w:val="16"/>
        </w:rPr>
        <w:t xml:space="preserve"> servizi straordinari </w:t>
      </w:r>
      <w:r w:rsidR="00AA0C1D">
        <w:rPr>
          <w:rFonts w:cs="Arial"/>
          <w:i/>
          <w:sz w:val="16"/>
          <w:szCs w:val="16"/>
        </w:rPr>
        <w:t xml:space="preserve">mensili </w:t>
      </w:r>
      <w:r w:rsidR="001E1DB2" w:rsidRPr="00101B59">
        <w:rPr>
          <w:rFonts w:cs="Arial"/>
          <w:i/>
          <w:sz w:val="16"/>
          <w:szCs w:val="16"/>
        </w:rPr>
        <w:t>compreso</w:t>
      </w:r>
      <w:r w:rsidR="00AA0C1D">
        <w:rPr>
          <w:rFonts w:cs="Arial"/>
          <w:i/>
          <w:sz w:val="16"/>
          <w:szCs w:val="16"/>
        </w:rPr>
        <w:t>/i</w:t>
      </w:r>
      <w:r w:rsidR="001E1DB2" w:rsidRPr="00101B59">
        <w:rPr>
          <w:rFonts w:cs="Arial"/>
          <w:i/>
          <w:sz w:val="16"/>
          <w:szCs w:val="16"/>
        </w:rPr>
        <w:t xml:space="preserve"> nel canone mensile; nel caso non si intendesse offrire tale servizio straordinario compreso nel canone mensile, </w:t>
      </w:r>
      <w:r w:rsidRPr="00101B59">
        <w:rPr>
          <w:rFonts w:cs="Arial"/>
          <w:i/>
          <w:sz w:val="16"/>
          <w:szCs w:val="16"/>
        </w:rPr>
        <w:t xml:space="preserve">eliminare o interlineare la voce </w:t>
      </w:r>
    </w:p>
    <w:p w:rsidR="008A626A" w:rsidRDefault="008A626A" w:rsidP="009B437F">
      <w:pPr>
        <w:rPr>
          <w:rFonts w:cs="Arial"/>
          <w:b/>
        </w:rPr>
      </w:pPr>
    </w:p>
    <w:p w:rsidR="00105586" w:rsidRDefault="001E1DB2" w:rsidP="00163479">
      <w:pPr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2) di presentare la seguente </w:t>
      </w:r>
      <w:r w:rsidR="009B437F" w:rsidRPr="009B437F">
        <w:rPr>
          <w:b/>
          <w:sz w:val="19"/>
          <w:szCs w:val="19"/>
        </w:rPr>
        <w:t xml:space="preserve">OFFERTA </w:t>
      </w:r>
      <w:r>
        <w:rPr>
          <w:b/>
          <w:sz w:val="19"/>
          <w:szCs w:val="19"/>
        </w:rPr>
        <w:t xml:space="preserve">ECONOMICA </w:t>
      </w:r>
      <w:r w:rsidR="009B437F" w:rsidRPr="009B437F">
        <w:rPr>
          <w:b/>
          <w:sz w:val="19"/>
          <w:szCs w:val="19"/>
        </w:rPr>
        <w:t>(</w:t>
      </w:r>
      <w:r w:rsidR="002A70A9">
        <w:rPr>
          <w:b/>
          <w:sz w:val="19"/>
          <w:szCs w:val="19"/>
        </w:rPr>
        <w:t xml:space="preserve">importi </w:t>
      </w:r>
      <w:r w:rsidR="009B437F" w:rsidRPr="009B437F">
        <w:rPr>
          <w:b/>
          <w:sz w:val="19"/>
          <w:szCs w:val="19"/>
        </w:rPr>
        <w:t>IVA ESCLUSA):</w:t>
      </w:r>
    </w:p>
    <w:p w:rsidR="00305AA3" w:rsidRPr="00305AA3" w:rsidRDefault="00305AA3" w:rsidP="00163479">
      <w:pPr>
        <w:rPr>
          <w:i/>
          <w:sz w:val="19"/>
          <w:szCs w:val="19"/>
        </w:rPr>
      </w:pPr>
      <w:r w:rsidRPr="00305AA3">
        <w:rPr>
          <w:i/>
          <w:sz w:val="19"/>
          <w:szCs w:val="19"/>
        </w:rPr>
        <w:t xml:space="preserve">compilare i campi </w:t>
      </w:r>
      <w:r>
        <w:rPr>
          <w:i/>
          <w:sz w:val="19"/>
          <w:szCs w:val="19"/>
        </w:rPr>
        <w:t>in giallo nel</w:t>
      </w:r>
      <w:r w:rsidRPr="00305AA3">
        <w:rPr>
          <w:i/>
          <w:sz w:val="19"/>
          <w:szCs w:val="19"/>
        </w:rPr>
        <w:t xml:space="preserve">le colonne </w:t>
      </w:r>
      <w:r w:rsidR="007B7980">
        <w:rPr>
          <w:i/>
          <w:sz w:val="19"/>
          <w:szCs w:val="19"/>
        </w:rPr>
        <w:t>C</w:t>
      </w:r>
      <w:r w:rsidRPr="00305AA3">
        <w:rPr>
          <w:i/>
          <w:sz w:val="19"/>
          <w:szCs w:val="19"/>
        </w:rPr>
        <w:t xml:space="preserve"> e </w:t>
      </w:r>
      <w:r w:rsidR="007B7980">
        <w:rPr>
          <w:i/>
          <w:sz w:val="19"/>
          <w:szCs w:val="19"/>
        </w:rPr>
        <w:t>D</w:t>
      </w:r>
    </w:p>
    <w:tbl>
      <w:tblPr>
        <w:tblW w:w="4988" w:type="pct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6"/>
        <w:gridCol w:w="1300"/>
        <w:gridCol w:w="1301"/>
        <w:gridCol w:w="1952"/>
        <w:gridCol w:w="1953"/>
        <w:gridCol w:w="1952"/>
      </w:tblGrid>
      <w:tr w:rsidR="008218B4" w:rsidRPr="00AA0C1D" w:rsidTr="008218B4">
        <w:trPr>
          <w:trHeight w:val="300"/>
        </w:trPr>
        <w:tc>
          <w:tcPr>
            <w:tcW w:w="3984" w:type="pct"/>
            <w:gridSpan w:val="5"/>
            <w:shd w:val="clear" w:color="auto" w:fill="D9D9D9" w:themeFill="background1" w:themeFillShade="D9"/>
            <w:vAlign w:val="center"/>
            <w:hideMark/>
          </w:tcPr>
          <w:p w:rsidR="008218B4" w:rsidRPr="00AA0C1D" w:rsidRDefault="008218B4" w:rsidP="00AA0C1D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>PULIZIE ORDINARIE A MQ² (PAR. 2.1</w:t>
            </w: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CONDIZ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. PARTICOLARI DI FORNITURA)</w:t>
            </w: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016" w:type="pct"/>
            <w:shd w:val="clear" w:color="auto" w:fill="D9D9D9" w:themeFill="background1" w:themeFillShade="D9"/>
          </w:tcPr>
          <w:p w:rsidR="008218B4" w:rsidRPr="00AA0C1D" w:rsidRDefault="008218B4" w:rsidP="00AA0C1D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8218B4" w:rsidRPr="00AA0C1D" w:rsidTr="008218B4">
        <w:trPr>
          <w:trHeight w:val="900"/>
        </w:trPr>
        <w:tc>
          <w:tcPr>
            <w:tcW w:w="597" w:type="pct"/>
            <w:shd w:val="clear" w:color="auto" w:fill="auto"/>
            <w:vAlign w:val="center"/>
            <w:hideMark/>
          </w:tcPr>
          <w:p w:rsidR="008218B4" w:rsidRPr="00AA0C1D" w:rsidRDefault="008218B4" w:rsidP="00305AA3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>UNITA</w:t>
            </w: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’</w:t>
            </w: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 DI MISURA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218B4" w:rsidRPr="00AA0C1D" w:rsidRDefault="008218B4" w:rsidP="00305AA3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MQ DI COMPUTO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218B4" w:rsidRPr="007B7980" w:rsidRDefault="008218B4" w:rsidP="00305AA3">
            <w:pPr>
              <w:suppressAutoHyphens w:val="0"/>
              <w:spacing w:before="0" w:after="0"/>
              <w:rPr>
                <w:rFonts w:cs="Arial"/>
                <w:b/>
                <w:bCs/>
                <w:caps/>
                <w:sz w:val="18"/>
                <w:szCs w:val="18"/>
                <w:lang w:eastAsia="it-IT"/>
              </w:rPr>
            </w:pP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>CANONE MENSILE UNITARIO NON SUPERABILE</w:t>
            </w: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 (</w:t>
            </w:r>
            <w:r>
              <w:rPr>
                <w:rFonts w:cs="Arial"/>
                <w:b/>
                <w:bCs/>
                <w:caps/>
                <w:sz w:val="18"/>
                <w:szCs w:val="18"/>
                <w:lang w:eastAsia="it-IT"/>
              </w:rPr>
              <w:t>€/MQ-MESE)</w:t>
            </w:r>
          </w:p>
        </w:tc>
        <w:tc>
          <w:tcPr>
            <w:tcW w:w="1016" w:type="pct"/>
            <w:shd w:val="clear" w:color="auto" w:fill="auto"/>
            <w:vAlign w:val="center"/>
            <w:hideMark/>
          </w:tcPr>
          <w:p w:rsidR="008218B4" w:rsidRPr="00AA0C1D" w:rsidRDefault="008218B4" w:rsidP="007B7980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 w:rsidRPr="007B7980"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CANONE MENSILE UNITARIO </w:t>
            </w: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OFFERTO</w:t>
            </w:r>
            <w:r w:rsidRPr="007B7980">
              <w:rPr>
                <w:rFonts w:cs="Arial"/>
                <w:b/>
                <w:bCs/>
                <w:sz w:val="18"/>
                <w:szCs w:val="18"/>
                <w:lang w:eastAsia="it-IT"/>
              </w:rPr>
              <w:t>(€/MQ-MESE)</w:t>
            </w: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 IN RIBASSO RISPETTO A “B”</w:t>
            </w:r>
          </w:p>
        </w:tc>
        <w:tc>
          <w:tcPr>
            <w:tcW w:w="1017" w:type="pct"/>
            <w:shd w:val="clear" w:color="auto" w:fill="auto"/>
            <w:vAlign w:val="center"/>
            <w:hideMark/>
          </w:tcPr>
          <w:p w:rsidR="008218B4" w:rsidRPr="00AA0C1D" w:rsidRDefault="008218B4" w:rsidP="00305AA3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CANONE/MQ MENSILE</w:t>
            </w: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 OFFERTO</w:t>
            </w:r>
          </w:p>
        </w:tc>
        <w:tc>
          <w:tcPr>
            <w:tcW w:w="1016" w:type="pct"/>
          </w:tcPr>
          <w:p w:rsidR="008218B4" w:rsidRDefault="008218B4" w:rsidP="008218B4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IMPORTO CONTRATTUALE PER 12 MESI</w:t>
            </w:r>
          </w:p>
        </w:tc>
      </w:tr>
      <w:tr w:rsidR="008218B4" w:rsidRPr="00AA0C1D" w:rsidTr="008218B4">
        <w:trPr>
          <w:trHeight w:val="133"/>
        </w:trPr>
        <w:tc>
          <w:tcPr>
            <w:tcW w:w="597" w:type="pct"/>
            <w:shd w:val="clear" w:color="auto" w:fill="auto"/>
            <w:vAlign w:val="center"/>
          </w:tcPr>
          <w:p w:rsidR="008218B4" w:rsidRPr="00AA0C1D" w:rsidRDefault="008218B4" w:rsidP="00305AA3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:rsidR="008218B4" w:rsidRPr="00AA0C1D" w:rsidRDefault="008218B4" w:rsidP="00305AA3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218B4" w:rsidRPr="00AA0C1D" w:rsidRDefault="008218B4" w:rsidP="00305AA3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8218B4" w:rsidRPr="00AA0C1D" w:rsidRDefault="008218B4" w:rsidP="00305AA3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C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8218B4" w:rsidRDefault="008218B4" w:rsidP="007B7980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D = C * A</w:t>
            </w:r>
          </w:p>
        </w:tc>
        <w:tc>
          <w:tcPr>
            <w:tcW w:w="1016" w:type="pct"/>
          </w:tcPr>
          <w:p w:rsidR="008218B4" w:rsidRDefault="008218B4" w:rsidP="007B7980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E=D*12</w:t>
            </w:r>
          </w:p>
        </w:tc>
      </w:tr>
      <w:tr w:rsidR="008218B4" w:rsidRPr="00AA0C1D" w:rsidTr="008218B4">
        <w:trPr>
          <w:trHeight w:val="600"/>
        </w:trPr>
        <w:tc>
          <w:tcPr>
            <w:tcW w:w="597" w:type="pct"/>
            <w:shd w:val="clear" w:color="auto" w:fill="auto"/>
            <w:vAlign w:val="center"/>
            <w:hideMark/>
          </w:tcPr>
          <w:p w:rsidR="008218B4" w:rsidRPr="00AA0C1D" w:rsidRDefault="008218B4" w:rsidP="00305AA3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€/MQ² </w:t>
            </w: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MENSILE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218B4" w:rsidRPr="00AA0C1D" w:rsidRDefault="008218B4" w:rsidP="00305AA3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1947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218B4" w:rsidRPr="00AA0C1D" w:rsidRDefault="008218B4" w:rsidP="00305AA3">
            <w:pPr>
              <w:suppressAutoHyphens w:val="0"/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>€ 2,455</w:t>
            </w:r>
          </w:p>
        </w:tc>
        <w:tc>
          <w:tcPr>
            <w:tcW w:w="1016" w:type="pct"/>
            <w:shd w:val="clear" w:color="auto" w:fill="FFFF00"/>
            <w:vAlign w:val="center"/>
            <w:hideMark/>
          </w:tcPr>
          <w:p w:rsidR="008218B4" w:rsidRPr="00AA0C1D" w:rsidRDefault="008218B4" w:rsidP="008218B4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€______ , ______</w:t>
            </w:r>
          </w:p>
        </w:tc>
        <w:tc>
          <w:tcPr>
            <w:tcW w:w="1017" w:type="pct"/>
            <w:shd w:val="clear" w:color="auto" w:fill="FFFF00"/>
            <w:vAlign w:val="center"/>
            <w:hideMark/>
          </w:tcPr>
          <w:p w:rsidR="008218B4" w:rsidRPr="00AA0C1D" w:rsidRDefault="008218B4" w:rsidP="008218B4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 w:rsidRPr="00AA0C1D">
              <w:rPr>
                <w:rFonts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€  ________,______</w:t>
            </w:r>
          </w:p>
        </w:tc>
        <w:tc>
          <w:tcPr>
            <w:tcW w:w="1016" w:type="pct"/>
            <w:shd w:val="clear" w:color="auto" w:fill="FFFF00"/>
          </w:tcPr>
          <w:p w:rsidR="008218B4" w:rsidRDefault="008218B4" w:rsidP="00305AA3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</w:p>
          <w:p w:rsidR="008218B4" w:rsidRPr="00AA0C1D" w:rsidRDefault="008218B4" w:rsidP="00305AA3">
            <w:pPr>
              <w:suppressAutoHyphens w:val="0"/>
              <w:spacing w:before="0" w:after="0"/>
              <w:rPr>
                <w:rFonts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it-IT"/>
              </w:rPr>
              <w:t>€ ________,______</w:t>
            </w:r>
          </w:p>
        </w:tc>
      </w:tr>
    </w:tbl>
    <w:p w:rsidR="001E1DB2" w:rsidRDefault="001E1DB2" w:rsidP="00105586">
      <w:pPr>
        <w:ind w:left="-41"/>
        <w:rPr>
          <w:rFonts w:cs="Arial"/>
          <w:b/>
        </w:rPr>
      </w:pPr>
    </w:p>
    <w:p w:rsidR="008218B4" w:rsidRDefault="00C17359" w:rsidP="00105586">
      <w:pPr>
        <w:ind w:left="-41"/>
        <w:rPr>
          <w:rFonts w:cs="Arial"/>
          <w:b/>
        </w:rPr>
      </w:pPr>
      <w:r w:rsidRPr="00C17359">
        <w:rPr>
          <w:rFonts w:cs="Arial"/>
          <w:b/>
        </w:rPr>
        <w:t>Si specifica che l’importo</w:t>
      </w:r>
      <w:r w:rsidR="008218B4">
        <w:rPr>
          <w:rFonts w:cs="Arial"/>
          <w:b/>
        </w:rPr>
        <w:t xml:space="preserve"> contrattuale</w:t>
      </w:r>
      <w:r w:rsidRPr="00C17359">
        <w:rPr>
          <w:rFonts w:cs="Arial"/>
          <w:b/>
        </w:rPr>
        <w:t xml:space="preserve"> di cui sopra comprende i costi per la sicurezza propri dell’offerente che sono quantificati pari a Euro ……………………..</w:t>
      </w:r>
      <w:r w:rsidR="004D3012">
        <w:rPr>
          <w:rFonts w:cs="Arial"/>
          <w:b/>
        </w:rPr>
        <w:t xml:space="preserve"> in relazione </w:t>
      </w:r>
      <w:r w:rsidR="00FB0AF3">
        <w:rPr>
          <w:rFonts w:cs="Arial"/>
          <w:b/>
        </w:rPr>
        <w:t xml:space="preserve">al canone mensile </w:t>
      </w:r>
      <w:r w:rsidR="004D3012">
        <w:rPr>
          <w:rFonts w:cs="Arial"/>
          <w:b/>
        </w:rPr>
        <w:t>a mq/mese* e sono r</w:t>
      </w:r>
      <w:r w:rsidR="00FB0AF3">
        <w:rPr>
          <w:rFonts w:cs="Arial"/>
          <w:b/>
        </w:rPr>
        <w:t>icompresi negli importi offerti</w:t>
      </w:r>
      <w:r w:rsidR="008218B4">
        <w:rPr>
          <w:rFonts w:cs="Arial"/>
          <w:b/>
        </w:rPr>
        <w:t>.</w:t>
      </w:r>
    </w:p>
    <w:p w:rsidR="001E1DB2" w:rsidRDefault="008218B4" w:rsidP="00105586">
      <w:pPr>
        <w:ind w:left="-41"/>
        <w:rPr>
          <w:rFonts w:cs="Arial"/>
          <w:b/>
        </w:rPr>
      </w:pPr>
      <w:r>
        <w:rPr>
          <w:rFonts w:cs="Arial"/>
          <w:b/>
        </w:rPr>
        <w:t>Si specifica altresì che l’importo contrattuale</w:t>
      </w:r>
      <w:r w:rsidR="00FB0AF3">
        <w:rPr>
          <w:rFonts w:cs="Arial"/>
          <w:b/>
        </w:rPr>
        <w:t xml:space="preserve"> non comprende</w:t>
      </w:r>
      <w:r>
        <w:rPr>
          <w:rFonts w:cs="Arial"/>
          <w:b/>
        </w:rPr>
        <w:t xml:space="preserve"> i</w:t>
      </w:r>
      <w:r w:rsidR="00FB0AF3">
        <w:rPr>
          <w:rFonts w:cs="Arial"/>
          <w:b/>
        </w:rPr>
        <w:t xml:space="preserve"> </w:t>
      </w:r>
      <w:r w:rsidR="007B7980">
        <w:rPr>
          <w:rFonts w:cs="Arial"/>
          <w:b/>
        </w:rPr>
        <w:t>350</w:t>
      </w:r>
      <w:r w:rsidR="00FB0AF3" w:rsidRPr="00FB0AF3">
        <w:rPr>
          <w:rFonts w:cs="Arial"/>
          <w:b/>
        </w:rPr>
        <w:t xml:space="preserve"> euro</w:t>
      </w:r>
      <w:r>
        <w:rPr>
          <w:rFonts w:cs="Arial"/>
          <w:b/>
        </w:rPr>
        <w:t xml:space="preserve"> (per la intera durata del contratto)</w:t>
      </w:r>
      <w:r w:rsidR="00FB0AF3" w:rsidRPr="00FB0AF3">
        <w:rPr>
          <w:rFonts w:cs="Arial"/>
          <w:b/>
        </w:rPr>
        <w:t xml:space="preserve"> inerenti gli oneri di sicurezza interferenziali che saranno integralmente corrisposti all’aggiudicatario</w:t>
      </w:r>
      <w:r>
        <w:rPr>
          <w:rFonts w:cs="Arial"/>
          <w:b/>
        </w:rPr>
        <w:t>, oltre il corrispettivo</w:t>
      </w:r>
      <w:r w:rsidR="00FB0AF3">
        <w:rPr>
          <w:rFonts w:cs="Arial"/>
          <w:b/>
        </w:rPr>
        <w:t>.</w:t>
      </w:r>
    </w:p>
    <w:p w:rsidR="00FB0AF3" w:rsidRPr="00FB0AF3" w:rsidRDefault="00FB0AF3" w:rsidP="00105586">
      <w:pPr>
        <w:ind w:left="-41"/>
        <w:rPr>
          <w:rFonts w:cs="Arial"/>
          <w:b/>
        </w:rPr>
      </w:pPr>
    </w:p>
    <w:p w:rsidR="00FB0AF3" w:rsidRPr="00FB0AF3" w:rsidRDefault="00FB0AF3" w:rsidP="00FB0AF3">
      <w:pPr>
        <w:ind w:left="-41"/>
        <w:rPr>
          <w:rFonts w:cs="Arial"/>
          <w:b/>
        </w:rPr>
      </w:pPr>
      <w:r w:rsidRPr="00FB0AF3">
        <w:rPr>
          <w:rFonts w:cs="Arial"/>
          <w:b/>
        </w:rPr>
        <w:t>L’offerente dichiara che in caso di proroga per un periodo temporale fino ad ulteriori 12 mesi, il canone mensile offerto rimarrà inalterato.</w:t>
      </w:r>
    </w:p>
    <w:p w:rsidR="00FB0AF3" w:rsidRPr="004D3012" w:rsidRDefault="00FB0AF3" w:rsidP="00105586">
      <w:pPr>
        <w:ind w:left="-41"/>
        <w:rPr>
          <w:rFonts w:cs="Arial"/>
          <w:i/>
          <w:sz w:val="18"/>
          <w:szCs w:val="18"/>
        </w:rPr>
      </w:pPr>
    </w:p>
    <w:p w:rsidR="001E1DB2" w:rsidRDefault="001E1DB2" w:rsidP="00105586">
      <w:pPr>
        <w:ind w:left="-41"/>
        <w:rPr>
          <w:rFonts w:cs="Arial"/>
          <w:b/>
        </w:rPr>
      </w:pPr>
    </w:p>
    <w:p w:rsidR="00305AA3" w:rsidRDefault="00305AA3" w:rsidP="00105586">
      <w:pPr>
        <w:ind w:left="-41"/>
        <w:rPr>
          <w:rFonts w:cs="Arial"/>
          <w:b/>
        </w:rPr>
      </w:pPr>
    </w:p>
    <w:p w:rsidR="00305AA3" w:rsidRDefault="00305AA3" w:rsidP="00105586">
      <w:pPr>
        <w:ind w:left="-41"/>
        <w:rPr>
          <w:rFonts w:cs="Arial"/>
          <w:b/>
        </w:rPr>
      </w:pPr>
    </w:p>
    <w:p w:rsidR="00305AA3" w:rsidRDefault="00305AA3" w:rsidP="00105586">
      <w:pPr>
        <w:ind w:left="-41"/>
        <w:rPr>
          <w:rFonts w:cs="Arial"/>
          <w:b/>
        </w:rPr>
      </w:pPr>
    </w:p>
    <w:p w:rsidR="00305AA3" w:rsidRDefault="00305AA3" w:rsidP="00105586">
      <w:pPr>
        <w:ind w:left="-41"/>
        <w:rPr>
          <w:rFonts w:cs="Arial"/>
          <w:b/>
        </w:rPr>
      </w:pPr>
    </w:p>
    <w:p w:rsidR="00305AA3" w:rsidRDefault="00305AA3" w:rsidP="00105586">
      <w:pPr>
        <w:ind w:left="-41"/>
        <w:rPr>
          <w:rFonts w:cs="Arial"/>
          <w:b/>
        </w:rPr>
      </w:pPr>
    </w:p>
    <w:p w:rsidR="00CB6669" w:rsidRPr="00105586" w:rsidRDefault="00105586" w:rsidP="00105586">
      <w:pPr>
        <w:ind w:left="-41"/>
        <w:rPr>
          <w:b/>
          <w:sz w:val="18"/>
          <w:szCs w:val="18"/>
        </w:rPr>
      </w:pPr>
      <w:r w:rsidRPr="00105586">
        <w:rPr>
          <w:rFonts w:cs="Arial"/>
          <w:b/>
        </w:rPr>
        <w:lastRenderedPageBreak/>
        <w:t>La presente offerta economica ha validità di 180 (centottanta) giorni naturali e consecutivi a decorrere dalla scadenza del termine fissato dal bando di gara per la presentazione delle offerte.</w:t>
      </w:r>
    </w:p>
    <w:p w:rsidR="00105586" w:rsidRDefault="00105586" w:rsidP="005D2A8F">
      <w:pPr>
        <w:ind w:left="-41"/>
        <w:rPr>
          <w:sz w:val="18"/>
          <w:szCs w:val="18"/>
        </w:rPr>
      </w:pPr>
    </w:p>
    <w:p w:rsidR="007C5A66" w:rsidRDefault="007C5A66" w:rsidP="005D2A8F">
      <w:pPr>
        <w:ind w:left="-41"/>
        <w:rPr>
          <w:sz w:val="18"/>
          <w:szCs w:val="18"/>
        </w:rPr>
      </w:pPr>
    </w:p>
    <w:tbl>
      <w:tblPr>
        <w:tblW w:w="956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105586" w:rsidRPr="00105586" w:rsidTr="002E2764">
        <w:trPr>
          <w:jc w:val="center"/>
        </w:trPr>
        <w:tc>
          <w:tcPr>
            <w:tcW w:w="4677" w:type="dxa"/>
          </w:tcPr>
          <w:p w:rsidR="00105586" w:rsidRDefault="00105586" w:rsidP="002E2764">
            <w:pPr>
              <w:ind w:left="-41"/>
            </w:pPr>
            <w:r w:rsidRPr="00105586">
              <w:t>Luogo e data</w:t>
            </w:r>
          </w:p>
          <w:p w:rsidR="004D3012" w:rsidRPr="00105586" w:rsidRDefault="004D3012" w:rsidP="002E2764">
            <w:pPr>
              <w:ind w:left="-41"/>
            </w:pPr>
          </w:p>
        </w:tc>
        <w:tc>
          <w:tcPr>
            <w:tcW w:w="4889" w:type="dxa"/>
          </w:tcPr>
          <w:p w:rsidR="00105586" w:rsidRPr="00105586" w:rsidRDefault="00105586" w:rsidP="002E2764">
            <w:pPr>
              <w:ind w:left="-41"/>
            </w:pPr>
            <w:r w:rsidRPr="00105586">
              <w:t>Il Legale rappresentante / procuratore</w:t>
            </w:r>
          </w:p>
        </w:tc>
      </w:tr>
      <w:tr w:rsidR="00105586" w:rsidRPr="00105586" w:rsidTr="002E2764">
        <w:trPr>
          <w:jc w:val="center"/>
        </w:trPr>
        <w:tc>
          <w:tcPr>
            <w:tcW w:w="4677" w:type="dxa"/>
          </w:tcPr>
          <w:p w:rsidR="00105586" w:rsidRPr="00105586" w:rsidRDefault="00105586" w:rsidP="002E2764">
            <w:pPr>
              <w:ind w:left="-41"/>
            </w:pPr>
            <w:r w:rsidRPr="00105586">
              <w:t>............................................., ....................</w:t>
            </w:r>
          </w:p>
        </w:tc>
        <w:tc>
          <w:tcPr>
            <w:tcW w:w="4889" w:type="dxa"/>
          </w:tcPr>
          <w:p w:rsidR="00105586" w:rsidRPr="00105586" w:rsidRDefault="00105586" w:rsidP="002E2764">
            <w:pPr>
              <w:ind w:left="-41"/>
            </w:pPr>
            <w:r w:rsidRPr="00105586">
              <w:t>.................................................................</w:t>
            </w:r>
            <w:r w:rsidRPr="00105586">
              <w:br/>
              <w:t>(</w:t>
            </w:r>
            <w:r w:rsidR="009A21DC" w:rsidRPr="00CE1297">
              <w:rPr>
                <w:rFonts w:cs="Arial"/>
                <w:i/>
                <w:iCs/>
              </w:rPr>
              <w:t>firma</w:t>
            </w:r>
            <w:r w:rsidR="009A21DC">
              <w:rPr>
                <w:rFonts w:cs="Arial"/>
                <w:i/>
                <w:iCs/>
              </w:rPr>
              <w:t xml:space="preserve"> e eventuale</w:t>
            </w:r>
            <w:r w:rsidR="009A21DC" w:rsidRPr="00CE1297">
              <w:rPr>
                <w:rFonts w:cs="Arial"/>
                <w:i/>
                <w:iCs/>
              </w:rPr>
              <w:t xml:space="preserve"> timbro</w:t>
            </w:r>
            <w:r w:rsidRPr="00105586">
              <w:t>)</w:t>
            </w:r>
          </w:p>
        </w:tc>
      </w:tr>
    </w:tbl>
    <w:p w:rsidR="007C5A66" w:rsidRPr="00105586" w:rsidRDefault="007C5A66" w:rsidP="005D2A8F">
      <w:pPr>
        <w:ind w:left="-41"/>
      </w:pPr>
    </w:p>
    <w:tbl>
      <w:tblPr>
        <w:tblW w:w="956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105586" w:rsidRPr="00105586" w:rsidTr="002E2764">
        <w:trPr>
          <w:jc w:val="center"/>
        </w:trPr>
        <w:tc>
          <w:tcPr>
            <w:tcW w:w="4677" w:type="dxa"/>
          </w:tcPr>
          <w:p w:rsidR="004D3012" w:rsidRDefault="004D3012" w:rsidP="002E2764">
            <w:pPr>
              <w:ind w:left="-41"/>
            </w:pPr>
          </w:p>
          <w:p w:rsidR="00105586" w:rsidRDefault="00105586" w:rsidP="002E2764">
            <w:pPr>
              <w:ind w:left="-41"/>
            </w:pPr>
            <w:r w:rsidRPr="00105586">
              <w:t>Luogo e data</w:t>
            </w:r>
          </w:p>
          <w:p w:rsidR="004D3012" w:rsidRPr="00105586" w:rsidRDefault="004D3012" w:rsidP="002E2764">
            <w:pPr>
              <w:ind w:left="-41"/>
            </w:pPr>
          </w:p>
        </w:tc>
        <w:tc>
          <w:tcPr>
            <w:tcW w:w="4889" w:type="dxa"/>
          </w:tcPr>
          <w:p w:rsidR="004D3012" w:rsidRDefault="004D3012" w:rsidP="002E2764">
            <w:pPr>
              <w:ind w:left="-41"/>
            </w:pPr>
          </w:p>
          <w:p w:rsidR="00105586" w:rsidRPr="00105586" w:rsidRDefault="00105586" w:rsidP="002E2764">
            <w:pPr>
              <w:ind w:left="-41"/>
            </w:pPr>
            <w:r w:rsidRPr="00105586">
              <w:t>Il Legale rappresentante / procuratore</w:t>
            </w:r>
          </w:p>
        </w:tc>
      </w:tr>
      <w:tr w:rsidR="00105586" w:rsidRPr="00105586" w:rsidTr="002E2764">
        <w:trPr>
          <w:jc w:val="center"/>
        </w:trPr>
        <w:tc>
          <w:tcPr>
            <w:tcW w:w="4677" w:type="dxa"/>
          </w:tcPr>
          <w:p w:rsidR="00105586" w:rsidRPr="00105586" w:rsidRDefault="00105586" w:rsidP="002E2764">
            <w:pPr>
              <w:ind w:left="-41"/>
            </w:pPr>
            <w:r w:rsidRPr="00105586">
              <w:t>............................................., ....................</w:t>
            </w:r>
          </w:p>
        </w:tc>
        <w:tc>
          <w:tcPr>
            <w:tcW w:w="4889" w:type="dxa"/>
          </w:tcPr>
          <w:p w:rsidR="00105586" w:rsidRPr="00105586" w:rsidRDefault="00105586" w:rsidP="002E2764">
            <w:pPr>
              <w:ind w:left="-41"/>
            </w:pPr>
            <w:r w:rsidRPr="00105586">
              <w:t>.................................................................</w:t>
            </w:r>
            <w:r w:rsidRPr="00105586">
              <w:br/>
              <w:t>(</w:t>
            </w:r>
            <w:r w:rsidR="009A21DC" w:rsidRPr="00CE1297">
              <w:rPr>
                <w:rFonts w:cs="Arial"/>
                <w:i/>
                <w:iCs/>
              </w:rPr>
              <w:t>firma</w:t>
            </w:r>
            <w:r w:rsidR="009A21DC">
              <w:rPr>
                <w:rFonts w:cs="Arial"/>
                <w:i/>
                <w:iCs/>
              </w:rPr>
              <w:t xml:space="preserve"> e eventuale</w:t>
            </w:r>
            <w:r w:rsidR="009A21DC" w:rsidRPr="00CE1297">
              <w:rPr>
                <w:rFonts w:cs="Arial"/>
                <w:i/>
                <w:iCs/>
              </w:rPr>
              <w:t xml:space="preserve"> timbro</w:t>
            </w:r>
            <w:r w:rsidRPr="00105586">
              <w:t>)</w:t>
            </w:r>
          </w:p>
        </w:tc>
      </w:tr>
    </w:tbl>
    <w:p w:rsidR="00105586" w:rsidRDefault="005D2A8F" w:rsidP="005D2A8F">
      <w:pPr>
        <w:pStyle w:val="Rientrocorpodeltesto"/>
        <w:tabs>
          <w:tab w:val="left" w:pos="142"/>
        </w:tabs>
        <w:spacing w:before="60"/>
        <w:ind w:left="0"/>
        <w:jc w:val="both"/>
        <w:rPr>
          <w:b/>
          <w:i w:val="0"/>
          <w:sz w:val="20"/>
          <w:szCs w:val="20"/>
        </w:rPr>
      </w:pPr>
      <w:r w:rsidRPr="005F7F90">
        <w:rPr>
          <w:b/>
          <w:i w:val="0"/>
          <w:sz w:val="20"/>
          <w:szCs w:val="20"/>
        </w:rPr>
        <w:t xml:space="preserve">Allegati: </w:t>
      </w:r>
    </w:p>
    <w:p w:rsidR="00540A57" w:rsidRDefault="00A01066" w:rsidP="005D2A8F">
      <w:pPr>
        <w:pStyle w:val="Rientrocorpodeltesto"/>
        <w:tabs>
          <w:tab w:val="left" w:pos="142"/>
        </w:tabs>
        <w:spacing w:before="60"/>
        <w:ind w:left="0"/>
        <w:jc w:val="both"/>
        <w:rPr>
          <w:b/>
          <w:i w:val="0"/>
          <w:sz w:val="20"/>
          <w:szCs w:val="20"/>
        </w:rPr>
      </w:pPr>
      <w:r>
        <w:rPr>
          <w:b/>
          <w:i w:val="0"/>
          <w:sz w:val="20"/>
          <w:szCs w:val="20"/>
        </w:rPr>
        <w:t>C</w:t>
      </w:r>
      <w:r w:rsidR="005D2A8F" w:rsidRPr="005F7F90">
        <w:rPr>
          <w:b/>
          <w:i w:val="0"/>
          <w:sz w:val="20"/>
          <w:szCs w:val="20"/>
        </w:rPr>
        <w:t>opia fotostatica del documento d’identità del soggetto firmatario in corso di validità.</w:t>
      </w:r>
    </w:p>
    <w:p w:rsidR="004D3012" w:rsidRDefault="004D3012" w:rsidP="009A21DC">
      <w:pPr>
        <w:pStyle w:val="Rientrocorpodeltesto"/>
        <w:spacing w:before="60" w:afterLines="60" w:after="144"/>
        <w:ind w:left="0"/>
        <w:jc w:val="both"/>
        <w:rPr>
          <w:sz w:val="18"/>
          <w:szCs w:val="18"/>
        </w:rPr>
      </w:pPr>
    </w:p>
    <w:p w:rsidR="005F7F90" w:rsidRDefault="005F7F90" w:rsidP="005F7F90">
      <w:pPr>
        <w:pStyle w:val="Rientrocorpodeltesto"/>
        <w:spacing w:before="60" w:afterLines="60" w:after="144"/>
        <w:ind w:left="0"/>
        <w:jc w:val="both"/>
        <w:rPr>
          <w:sz w:val="18"/>
          <w:szCs w:val="18"/>
        </w:rPr>
      </w:pPr>
    </w:p>
    <w:p w:rsidR="005F7F90" w:rsidRDefault="005F7F90" w:rsidP="00BE7924">
      <w:pPr>
        <w:ind w:left="-41"/>
        <w:rPr>
          <w:b/>
          <w:sz w:val="18"/>
          <w:szCs w:val="18"/>
        </w:rPr>
      </w:pPr>
    </w:p>
    <w:sectPr w:rsidR="005F7F90" w:rsidSect="00305AA3">
      <w:headerReference w:type="default" r:id="rId11"/>
      <w:footerReference w:type="default" r:id="rId12"/>
      <w:headerReference w:type="first" r:id="rId13"/>
      <w:footnotePr>
        <w:pos w:val="beneathText"/>
      </w:footnotePr>
      <w:pgSz w:w="11905" w:h="16837" w:code="9"/>
      <w:pgMar w:top="2127" w:right="992" w:bottom="851" w:left="1276" w:header="425" w:footer="105" w:gutter="0"/>
      <w:pgBorders w:offsetFrom="page">
        <w:top w:val="none" w:sz="0" w:space="2" w:color="140000" w:frame="1"/>
        <w:left w:val="none" w:sz="0" w:space="2" w:color="FFFF00"/>
        <w:bottom w:val="none" w:sz="0" w:space="26" w:color="140000"/>
        <w:right w:val="none" w:sz="20" w:space="7" w:color="0000F0"/>
      </w:pgBorders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864" w:rsidRDefault="00990864">
      <w:r>
        <w:separator/>
      </w:r>
    </w:p>
  </w:endnote>
  <w:endnote w:type="continuationSeparator" w:id="0">
    <w:p w:rsidR="00990864" w:rsidRDefault="0099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Std Book">
    <w:altName w:val="Cambria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576" w:rsidRPr="005A727B" w:rsidRDefault="004A3576" w:rsidP="002E2764">
    <w:pPr>
      <w:pStyle w:val="Pidipagina"/>
      <w:pBdr>
        <w:top w:val="single" w:sz="2" w:space="1" w:color="999999"/>
      </w:pBdr>
      <w:tabs>
        <w:tab w:val="clear" w:pos="9638"/>
        <w:tab w:val="right" w:pos="9072"/>
      </w:tabs>
      <w:jc w:val="left"/>
    </w:pPr>
    <w:r w:rsidRPr="00204921">
      <w:rPr>
        <w:rStyle w:val="Numeropagina"/>
        <w:rFonts w:cs="Arial"/>
        <w:i/>
        <w:sz w:val="16"/>
        <w:szCs w:val="16"/>
      </w:rPr>
      <w:t>Allegato “</w:t>
    </w:r>
    <w:smartTag w:uri="urn:schemas-microsoft-com:office:smarttags" w:element="metricconverter">
      <w:smartTagPr>
        <w:attr w:name="ProductID" w:val="2”"/>
      </w:smartTagPr>
      <w:r>
        <w:rPr>
          <w:rStyle w:val="Numeropagina"/>
          <w:rFonts w:cs="Arial"/>
          <w:i/>
          <w:sz w:val="16"/>
          <w:szCs w:val="16"/>
        </w:rPr>
        <w:t>2</w:t>
      </w:r>
      <w:r w:rsidRPr="00204921">
        <w:rPr>
          <w:rStyle w:val="Numeropagina"/>
          <w:rFonts w:cs="Arial"/>
          <w:i/>
          <w:sz w:val="16"/>
          <w:szCs w:val="16"/>
        </w:rPr>
        <w:t>”</w:t>
      </w:r>
    </w:smartTag>
    <w:r w:rsidRPr="00204921">
      <w:rPr>
        <w:rStyle w:val="Numeropagina"/>
        <w:rFonts w:cs="Arial"/>
        <w:i/>
        <w:sz w:val="16"/>
        <w:szCs w:val="16"/>
      </w:rPr>
      <w:t xml:space="preserve"> </w:t>
    </w:r>
    <w:r>
      <w:rPr>
        <w:rStyle w:val="Numeropagina"/>
        <w:rFonts w:cs="Arial"/>
        <w:i/>
        <w:sz w:val="16"/>
        <w:szCs w:val="16"/>
      </w:rPr>
      <w:t xml:space="preserve">Offerta </w:t>
    </w:r>
    <w:r w:rsidR="0000147B">
      <w:rPr>
        <w:rStyle w:val="Numeropagina"/>
        <w:rFonts w:cs="Arial"/>
        <w:i/>
        <w:sz w:val="16"/>
        <w:szCs w:val="16"/>
      </w:rPr>
      <w:t>tecnico-</w:t>
    </w:r>
    <w:r>
      <w:rPr>
        <w:rStyle w:val="Numeropagina"/>
        <w:rFonts w:cs="Arial"/>
        <w:i/>
        <w:sz w:val="16"/>
        <w:szCs w:val="16"/>
      </w:rPr>
      <w:t xml:space="preserve">economica </w:t>
    </w:r>
    <w:r>
      <w:rPr>
        <w:rStyle w:val="Numeropagina"/>
        <w:rFonts w:cs="Arial"/>
        <w:i/>
        <w:sz w:val="16"/>
        <w:szCs w:val="16"/>
      </w:rPr>
      <w:tab/>
    </w:r>
    <w:r w:rsidRPr="005A727B">
      <w:rPr>
        <w:rStyle w:val="Numeropagina"/>
        <w:rFonts w:cs="Arial"/>
        <w:sz w:val="16"/>
        <w:szCs w:val="16"/>
      </w:rPr>
      <w:tab/>
      <w:t xml:space="preserve">Pagina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PAGE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6B251D">
      <w:rPr>
        <w:rStyle w:val="Numeropagina"/>
        <w:rFonts w:cs="Arial"/>
        <w:noProof/>
        <w:sz w:val="16"/>
        <w:szCs w:val="16"/>
      </w:rPr>
      <w:t>2</w:t>
    </w:r>
    <w:r w:rsidRPr="005A727B">
      <w:rPr>
        <w:rStyle w:val="Numeropagina"/>
        <w:rFonts w:cs="Arial"/>
        <w:sz w:val="16"/>
        <w:szCs w:val="16"/>
      </w:rPr>
      <w:fldChar w:fldCharType="end"/>
    </w:r>
    <w:r w:rsidRPr="005A727B">
      <w:rPr>
        <w:rStyle w:val="Numeropagina"/>
        <w:rFonts w:cs="Arial"/>
        <w:sz w:val="16"/>
        <w:szCs w:val="16"/>
      </w:rPr>
      <w:t xml:space="preserve"> di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NUMPAGES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6B251D">
      <w:rPr>
        <w:rStyle w:val="Numeropagina"/>
        <w:rFonts w:cs="Arial"/>
        <w:noProof/>
        <w:sz w:val="16"/>
        <w:szCs w:val="16"/>
      </w:rPr>
      <w:t>5</w:t>
    </w:r>
    <w:r w:rsidRPr="005A727B">
      <w:rPr>
        <w:rStyle w:val="Numeropagina"/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576" w:rsidRPr="005A727B" w:rsidRDefault="004A3576" w:rsidP="003954D9">
    <w:pPr>
      <w:pStyle w:val="Pidipagina"/>
      <w:pBdr>
        <w:top w:val="single" w:sz="2" w:space="1" w:color="999999"/>
      </w:pBdr>
      <w:tabs>
        <w:tab w:val="right" w:pos="9072"/>
      </w:tabs>
      <w:jc w:val="left"/>
      <w:rPr>
        <w:rStyle w:val="Numeropagina"/>
        <w:rFonts w:cs="Arial"/>
        <w:sz w:val="16"/>
        <w:szCs w:val="16"/>
      </w:rPr>
    </w:pPr>
    <w:r w:rsidRPr="00204921">
      <w:rPr>
        <w:rStyle w:val="Numeropagina"/>
        <w:rFonts w:cs="Arial"/>
        <w:i/>
        <w:sz w:val="16"/>
        <w:szCs w:val="16"/>
      </w:rPr>
      <w:t xml:space="preserve">Allegato </w:t>
    </w:r>
    <w:r w:rsidRPr="005A727B">
      <w:rPr>
        <w:rStyle w:val="Numeropagina"/>
        <w:rFonts w:cs="Arial"/>
        <w:i/>
        <w:sz w:val="16"/>
        <w:szCs w:val="16"/>
      </w:rPr>
      <w:t>“</w:t>
    </w:r>
    <w:smartTag w:uri="urn:schemas-microsoft-com:office:smarttags" w:element="metricconverter">
      <w:smartTagPr>
        <w:attr w:name="ProductID" w:val="2”"/>
      </w:smartTagPr>
      <w:r>
        <w:rPr>
          <w:rStyle w:val="Numeropagina"/>
          <w:rFonts w:cs="Arial"/>
          <w:i/>
          <w:sz w:val="16"/>
          <w:szCs w:val="16"/>
        </w:rPr>
        <w:t>2</w:t>
      </w:r>
      <w:r w:rsidRPr="005A727B">
        <w:rPr>
          <w:rStyle w:val="Numeropagina"/>
          <w:rFonts w:cs="Arial"/>
          <w:i/>
          <w:sz w:val="16"/>
          <w:szCs w:val="16"/>
        </w:rPr>
        <w:t>”</w:t>
      </w:r>
    </w:smartTag>
    <w:r w:rsidRPr="005A727B">
      <w:rPr>
        <w:rStyle w:val="Numeropagina"/>
        <w:rFonts w:cs="Arial"/>
        <w:i/>
        <w:sz w:val="16"/>
        <w:szCs w:val="16"/>
      </w:rPr>
      <w:t xml:space="preserve"> </w:t>
    </w:r>
    <w:r>
      <w:rPr>
        <w:rFonts w:cs="Arial"/>
        <w:i/>
        <w:sz w:val="16"/>
        <w:szCs w:val="16"/>
      </w:rPr>
      <w:t>Modello di Offerta Economica</w:t>
    </w:r>
    <w:r>
      <w:rPr>
        <w:rStyle w:val="Numeropagina"/>
        <w:rFonts w:cs="Arial"/>
        <w:i/>
        <w:sz w:val="16"/>
        <w:szCs w:val="16"/>
      </w:rPr>
      <w:tab/>
    </w:r>
    <w:r w:rsidRPr="005A727B">
      <w:rPr>
        <w:rStyle w:val="Numeropagina"/>
        <w:rFonts w:cs="Arial"/>
        <w:sz w:val="16"/>
        <w:szCs w:val="16"/>
      </w:rPr>
      <w:tab/>
      <w:t xml:space="preserve">Pagina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PAGE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C546EE">
      <w:rPr>
        <w:rStyle w:val="Numeropagina"/>
        <w:rFonts w:cs="Arial"/>
        <w:noProof/>
        <w:sz w:val="16"/>
        <w:szCs w:val="16"/>
      </w:rPr>
      <w:t>5</w:t>
    </w:r>
    <w:r w:rsidRPr="005A727B">
      <w:rPr>
        <w:rStyle w:val="Numeropagina"/>
        <w:rFonts w:cs="Arial"/>
        <w:sz w:val="16"/>
        <w:szCs w:val="16"/>
      </w:rPr>
      <w:fldChar w:fldCharType="end"/>
    </w:r>
    <w:r w:rsidRPr="005A727B">
      <w:rPr>
        <w:rStyle w:val="Numeropagina"/>
        <w:rFonts w:cs="Arial"/>
        <w:sz w:val="16"/>
        <w:szCs w:val="16"/>
      </w:rPr>
      <w:t xml:space="preserve"> di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NUMPAGES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C546EE">
      <w:rPr>
        <w:rStyle w:val="Numeropagina"/>
        <w:rFonts w:cs="Arial"/>
        <w:noProof/>
        <w:sz w:val="16"/>
        <w:szCs w:val="16"/>
      </w:rPr>
      <w:t>5</w:t>
    </w:r>
    <w:r w:rsidRPr="005A727B">
      <w:rPr>
        <w:rStyle w:val="Numeropagina"/>
        <w:rFonts w:cs="Arial"/>
        <w:sz w:val="16"/>
        <w:szCs w:val="16"/>
      </w:rPr>
      <w:fldChar w:fldCharType="end"/>
    </w:r>
  </w:p>
  <w:p w:rsidR="004A3576" w:rsidRDefault="004A3576" w:rsidP="003954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864" w:rsidRDefault="00990864">
      <w:r>
        <w:separator/>
      </w:r>
    </w:p>
  </w:footnote>
  <w:footnote w:type="continuationSeparator" w:id="0">
    <w:p w:rsidR="00990864" w:rsidRDefault="00990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576" w:rsidRPr="00910663" w:rsidRDefault="00101B59" w:rsidP="002E2764">
    <w:pPr>
      <w:tabs>
        <w:tab w:val="left" w:pos="294"/>
      </w:tabs>
      <w:spacing w:before="0" w:after="0"/>
    </w:pPr>
    <w:r>
      <w:rPr>
        <w:noProof/>
        <w:lang w:eastAsia="it-IT"/>
      </w:rPr>
      <w:drawing>
        <wp:inline distT="0" distB="0" distL="0" distR="0" wp14:anchorId="65A3E34A">
          <wp:extent cx="5499100" cy="798830"/>
          <wp:effectExtent l="0" t="0" r="6350" b="127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910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576" w:rsidRDefault="00101B59" w:rsidP="002E2764">
    <w:pPr>
      <w:pStyle w:val="Intestazione"/>
    </w:pPr>
    <w:r>
      <w:rPr>
        <w:noProof/>
        <w:lang w:eastAsia="it-IT"/>
      </w:rPr>
      <w:drawing>
        <wp:inline distT="0" distB="0" distL="0" distR="0" wp14:anchorId="4FDB9DA1" wp14:editId="373AFAB6">
          <wp:extent cx="5498603" cy="801626"/>
          <wp:effectExtent l="0" t="0" r="6985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_prim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8603" cy="80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576" w:rsidRDefault="00101B59" w:rsidP="00AA5FF4">
    <w:r>
      <w:rPr>
        <w:noProof/>
        <w:lang w:eastAsia="it-IT"/>
      </w:rPr>
      <w:drawing>
        <wp:inline distT="0" distB="0" distL="0" distR="0" wp14:anchorId="1576BFD1" wp14:editId="07A969AE">
          <wp:extent cx="5498603" cy="801626"/>
          <wp:effectExtent l="0" t="0" r="6985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_prim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8603" cy="80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92" w:type="dxa"/>
      <w:tblLayout w:type="fixed"/>
      <w:tblLook w:val="0000" w:firstRow="0" w:lastRow="0" w:firstColumn="0" w:lastColumn="0" w:noHBand="0" w:noVBand="0"/>
    </w:tblPr>
    <w:tblGrid>
      <w:gridCol w:w="2835"/>
      <w:gridCol w:w="3685"/>
      <w:gridCol w:w="2410"/>
    </w:tblGrid>
    <w:tr w:rsidR="004A3576">
      <w:trPr>
        <w:trHeight w:val="993"/>
      </w:trPr>
      <w:tc>
        <w:tcPr>
          <w:tcW w:w="2835" w:type="dxa"/>
          <w:vAlign w:val="center"/>
        </w:tcPr>
        <w:p w:rsidR="004A3576" w:rsidRDefault="00AC56BD">
          <w:pPr>
            <w:snapToGrid w:val="0"/>
            <w:spacing w:before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noProof/>
              <w:szCs w:val="16"/>
              <w:lang w:eastAsia="it-IT"/>
            </w:rPr>
            <w:drawing>
              <wp:inline distT="0" distB="0" distL="0" distR="0">
                <wp:extent cx="514350" cy="365760"/>
                <wp:effectExtent l="0" t="0" r="0" b="0"/>
                <wp:docPr id="24" name="Immagin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A3576" w:rsidRDefault="004A3576">
          <w:pPr>
            <w:spacing w:before="0" w:after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sz w:val="14"/>
              <w:szCs w:val="14"/>
            </w:rPr>
            <w:t>POR SARDEGNA 2000-2006</w:t>
          </w:r>
          <w:r>
            <w:rPr>
              <w:rFonts w:ascii="Futura Std Book" w:hAnsi="Futura Std Book"/>
              <w:sz w:val="14"/>
              <w:szCs w:val="14"/>
            </w:rPr>
            <w:br/>
            <w:t xml:space="preserve">Misura 6.3. “Società per l’Informazione” </w:t>
          </w:r>
        </w:p>
        <w:p w:rsidR="004A3576" w:rsidRDefault="004A3576">
          <w:pPr>
            <w:spacing w:before="0" w:after="0"/>
            <w:jc w:val="center"/>
          </w:pPr>
          <w:r>
            <w:t xml:space="preserve"> </w:t>
          </w:r>
          <w:r>
            <w:tab/>
            <w:t>Servizio Trasparenza e Comunicazione</w:t>
          </w:r>
        </w:p>
      </w:tc>
      <w:tc>
        <w:tcPr>
          <w:tcW w:w="3685" w:type="dxa"/>
          <w:vAlign w:val="center"/>
        </w:tcPr>
        <w:p w:rsidR="004A3576" w:rsidRDefault="00AC56BD">
          <w:pPr>
            <w:snapToGrid w:val="0"/>
            <w:spacing w:before="0"/>
            <w:ind w:left="-4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noProof/>
              <w:lang w:eastAsia="it-IT"/>
            </w:rPr>
            <w:drawing>
              <wp:inline distT="0" distB="0" distL="0" distR="0">
                <wp:extent cx="468630" cy="308610"/>
                <wp:effectExtent l="0" t="0" r="7620" b="0"/>
                <wp:docPr id="25" name="Immagin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63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A3576" w:rsidRDefault="004A3576">
          <w:pPr>
            <w:spacing w:before="0" w:after="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sz w:val="14"/>
              <w:szCs w:val="14"/>
            </w:rPr>
            <w:t>REGIONE AUTONOMA DELLA SARDEGNA</w:t>
          </w:r>
        </w:p>
        <w:p w:rsidR="004A3576" w:rsidRDefault="004A3576">
          <w:pPr>
            <w:spacing w:before="0" w:after="0"/>
            <w:ind w:left="-4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noProof/>
              <w:sz w:val="14"/>
              <w:szCs w:val="14"/>
            </w:rPr>
            <w:t xml:space="preserve">Assessorato della </w:t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Pubblica istruzione, beni culturali, informazione, spettacolo e sport</w:t>
          </w:r>
          <w:r>
            <w:rPr>
              <w:rFonts w:ascii="Futura Std Book" w:hAnsi="Futura Std Book"/>
              <w:noProof/>
              <w:sz w:val="14"/>
              <w:szCs w:val="14"/>
            </w:rPr>
            <w:br/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Servizio beni librari</w:t>
          </w:r>
        </w:p>
      </w:tc>
      <w:tc>
        <w:tcPr>
          <w:tcW w:w="2410" w:type="dxa"/>
          <w:vAlign w:val="center"/>
        </w:tcPr>
        <w:p w:rsidR="004A3576" w:rsidRDefault="00AC56BD">
          <w:pPr>
            <w:snapToGrid w:val="0"/>
            <w:spacing w:before="0" w:after="0"/>
            <w:jc w:val="center"/>
          </w:pPr>
          <w:r>
            <w:rPr>
              <w:b/>
              <w:noProof/>
              <w:sz w:val="22"/>
              <w:szCs w:val="22"/>
              <w:lang w:eastAsia="it-IT"/>
            </w:rPr>
            <w:drawing>
              <wp:inline distT="0" distB="0" distL="0" distR="0">
                <wp:extent cx="1325880" cy="262890"/>
                <wp:effectExtent l="0" t="0" r="7620" b="3810"/>
                <wp:docPr id="26" name="Immagin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588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A3576" w:rsidRDefault="004A35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EFAE9EE8"/>
    <w:lvl w:ilvl="0">
      <w:start w:val="1"/>
      <w:numFmt w:val="bullet"/>
      <w:pStyle w:val="Lista1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804416"/>
    <w:lvl w:ilvl="0">
      <w:start w:val="1"/>
      <w:numFmt w:val="bullet"/>
      <w:pStyle w:val="Puntoelenco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FF0D5C0"/>
    <w:lvl w:ilvl="0">
      <w:start w:val="1"/>
      <w:numFmt w:val="bullet"/>
      <w:pStyle w:val="StileReqCorsiv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1D510F"/>
    <w:multiLevelType w:val="singleLevel"/>
    <w:tmpl w:val="2C68D9F2"/>
    <w:name w:val="WW8Num3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  <w:sz w:val="16"/>
      </w:rPr>
    </w:lvl>
  </w:abstractNum>
  <w:abstractNum w:abstractNumId="4" w15:restartNumberingAfterBreak="0">
    <w:nsid w:val="034766C8"/>
    <w:multiLevelType w:val="hybridMultilevel"/>
    <w:tmpl w:val="B3B23C80"/>
    <w:name w:val="WW8Num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4F67D4"/>
    <w:multiLevelType w:val="hybridMultilevel"/>
    <w:tmpl w:val="1FAAFF78"/>
    <w:name w:val="WW8Num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D5726"/>
    <w:multiLevelType w:val="hybridMultilevel"/>
    <w:tmpl w:val="16DEC082"/>
    <w:name w:val="WW8Num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654016"/>
    <w:multiLevelType w:val="hybridMultilevel"/>
    <w:tmpl w:val="8A182154"/>
    <w:name w:val="WW8Num7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3209D"/>
    <w:multiLevelType w:val="hybridMultilevel"/>
    <w:tmpl w:val="C5D06CF8"/>
    <w:name w:val="WW8Num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099244EA"/>
    <w:multiLevelType w:val="hybridMultilevel"/>
    <w:tmpl w:val="EF94A3DA"/>
    <w:lvl w:ilvl="0" w:tplc="39F26A3C">
      <w:start w:val="1"/>
      <w:numFmt w:val="bullet"/>
      <w:lvlText w:val=""/>
      <w:lvlJc w:val="left"/>
      <w:pPr>
        <w:ind w:left="67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0" w15:restartNumberingAfterBreak="0">
    <w:nsid w:val="0AEE0343"/>
    <w:multiLevelType w:val="hybridMultilevel"/>
    <w:tmpl w:val="61A44DF2"/>
    <w:name w:val="WW8Num9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0B4D43B0"/>
    <w:multiLevelType w:val="hybridMultilevel"/>
    <w:tmpl w:val="083C4C94"/>
    <w:name w:val="WW8Num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121E35"/>
    <w:multiLevelType w:val="hybridMultilevel"/>
    <w:tmpl w:val="1362EEAE"/>
    <w:name w:val="WW8Num11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12CC4D4A"/>
    <w:multiLevelType w:val="hybridMultilevel"/>
    <w:tmpl w:val="B6BAB3D0"/>
    <w:lvl w:ilvl="0" w:tplc="0410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FB4FA8"/>
    <w:multiLevelType w:val="hybridMultilevel"/>
    <w:tmpl w:val="93C20082"/>
    <w:lvl w:ilvl="0" w:tplc="0410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579ED41A">
      <w:numFmt w:val="bullet"/>
      <w:lvlText w:val="-"/>
      <w:lvlJc w:val="left"/>
      <w:pPr>
        <w:tabs>
          <w:tab w:val="num" w:pos="1485"/>
        </w:tabs>
        <w:ind w:left="1542" w:hanging="397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 w15:restartNumberingAfterBreak="0">
    <w:nsid w:val="13526987"/>
    <w:multiLevelType w:val="hybridMultilevel"/>
    <w:tmpl w:val="62ACCED0"/>
    <w:name w:val="WW8Num1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15800F76"/>
    <w:multiLevelType w:val="singleLevel"/>
    <w:tmpl w:val="F28A2C94"/>
    <w:name w:val="WW8Num13"/>
    <w:lvl w:ilvl="0">
      <w:start w:val="1"/>
      <w:numFmt w:val="decimal"/>
      <w:pStyle w:val="Req"/>
      <w:lvlText w:val="{R.%1}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</w:rPr>
    </w:lvl>
  </w:abstractNum>
  <w:abstractNum w:abstractNumId="17" w15:restartNumberingAfterBreak="0">
    <w:nsid w:val="17A37380"/>
    <w:multiLevelType w:val="hybridMultilevel"/>
    <w:tmpl w:val="7DD6DA48"/>
    <w:lvl w:ilvl="0" w:tplc="1E9A4AB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7B52A7C"/>
    <w:multiLevelType w:val="hybridMultilevel"/>
    <w:tmpl w:val="C2DC2F16"/>
    <w:lvl w:ilvl="0" w:tplc="A530D032">
      <w:numFmt w:val="bullet"/>
      <w:lvlText w:val=""/>
      <w:lvlJc w:val="left"/>
      <w:pPr>
        <w:tabs>
          <w:tab w:val="num" w:pos="365"/>
        </w:tabs>
        <w:ind w:left="365" w:hanging="405"/>
      </w:pPr>
      <w:rPr>
        <w:rFonts w:ascii="Wingdings" w:eastAsia="Times New Roman" w:hAnsi="Wingdings" w:hint="default"/>
        <w:i w:val="0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040"/>
        </w:tabs>
        <w:ind w:left="10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19" w15:restartNumberingAfterBreak="0">
    <w:nsid w:val="1C2D2C55"/>
    <w:multiLevelType w:val="hybridMultilevel"/>
    <w:tmpl w:val="C49E94BA"/>
    <w:name w:val="WW8Num1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256049"/>
    <w:multiLevelType w:val="hybridMultilevel"/>
    <w:tmpl w:val="D4EAD394"/>
    <w:name w:val="WW8Num1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2179DF"/>
    <w:multiLevelType w:val="hybridMultilevel"/>
    <w:tmpl w:val="576AD25A"/>
    <w:name w:val="WW8Num1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22D73E94"/>
    <w:multiLevelType w:val="hybridMultilevel"/>
    <w:tmpl w:val="95A463B6"/>
    <w:name w:val="WW8Num17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2D91484"/>
    <w:multiLevelType w:val="multilevel"/>
    <w:tmpl w:val="EFA08C1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pStyle w:val="Titolo2"/>
      <w:lvlText w:val="%1.%2)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2AEE1B02"/>
    <w:multiLevelType w:val="hybridMultilevel"/>
    <w:tmpl w:val="0D2EFE1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D5303C4"/>
    <w:multiLevelType w:val="hybridMultilevel"/>
    <w:tmpl w:val="C1E863A6"/>
    <w:lvl w:ilvl="0" w:tplc="7834FEB2">
      <w:numFmt w:val="bullet"/>
      <w:pStyle w:val="Elencopunti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577E13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A138CC"/>
    <w:multiLevelType w:val="hybridMultilevel"/>
    <w:tmpl w:val="555C1DCC"/>
    <w:lvl w:ilvl="0" w:tplc="3FB681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A373E1"/>
    <w:multiLevelType w:val="hybridMultilevel"/>
    <w:tmpl w:val="8FE4A3FA"/>
    <w:name w:val="WW8Num1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2F254B76"/>
    <w:multiLevelType w:val="hybridMultilevel"/>
    <w:tmpl w:val="5784D00C"/>
    <w:name w:val="WW8Num5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E37C83"/>
    <w:multiLevelType w:val="hybridMultilevel"/>
    <w:tmpl w:val="1BC23632"/>
    <w:lvl w:ilvl="0" w:tplc="BD46AAB6">
      <w:start w:val="1"/>
      <w:numFmt w:val="bullet"/>
      <w:pStyle w:val="elencopuntato"/>
      <w:lvlText w:val="&gt;"/>
      <w:lvlJc w:val="left"/>
      <w:pPr>
        <w:tabs>
          <w:tab w:val="num" w:pos="576"/>
        </w:tabs>
        <w:ind w:left="504" w:hanging="288"/>
      </w:pPr>
      <w:rPr>
        <w:rFonts w:ascii="Times" w:hAnsi="Times" w:hint="default"/>
        <w:b/>
        <w:i w:val="0"/>
        <w:color w:val="999999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B471D"/>
    <w:multiLevelType w:val="hybridMultilevel"/>
    <w:tmpl w:val="EC3EC6FC"/>
    <w:lvl w:ilvl="0" w:tplc="1150A9A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 Condensed" w:hAnsi="Gill Sans MT Condense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11E59"/>
    <w:multiLevelType w:val="hybridMultilevel"/>
    <w:tmpl w:val="B2B67F6E"/>
    <w:lvl w:ilvl="0" w:tplc="FFFFFFFF">
      <w:start w:val="1"/>
      <w:numFmt w:val="decimal"/>
      <w:pStyle w:val="elenconumerato"/>
      <w:lvlText w:val="%1."/>
      <w:lvlJc w:val="left"/>
      <w:pPr>
        <w:tabs>
          <w:tab w:val="num" w:pos="576"/>
        </w:tabs>
        <w:ind w:left="576" w:hanging="360"/>
      </w:pPr>
      <w:rPr>
        <w:rFonts w:cs="Times New Roman" w:hint="default"/>
        <w:color w:val="999999"/>
        <w:sz w:val="2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9999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33F7E"/>
    <w:multiLevelType w:val="hybridMultilevel"/>
    <w:tmpl w:val="9414289E"/>
    <w:lvl w:ilvl="0" w:tplc="3E14F93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B8449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18"/>
        <w:szCs w:val="18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7941D13"/>
    <w:multiLevelType w:val="singleLevel"/>
    <w:tmpl w:val="A088F654"/>
    <w:lvl w:ilvl="0">
      <w:start w:val="1"/>
      <w:numFmt w:val="decimal"/>
      <w:pStyle w:val="Query"/>
      <w:lvlText w:val="[Q.%1]"/>
      <w:lvlJc w:val="left"/>
      <w:pPr>
        <w:tabs>
          <w:tab w:val="num" w:pos="1131"/>
        </w:tabs>
        <w:ind w:left="411" w:hanging="360"/>
      </w:pPr>
      <w:rPr>
        <w:rFonts w:cs="Times New Roman"/>
      </w:rPr>
    </w:lvl>
  </w:abstractNum>
  <w:abstractNum w:abstractNumId="34" w15:restartNumberingAfterBreak="0">
    <w:nsid w:val="60975CA0"/>
    <w:multiLevelType w:val="hybridMultilevel"/>
    <w:tmpl w:val="98380D36"/>
    <w:lvl w:ilvl="0" w:tplc="62C6DBD2">
      <w:start w:val="4"/>
      <w:numFmt w:val="bullet"/>
      <w:lvlText w:val=""/>
      <w:lvlJc w:val="left"/>
      <w:pPr>
        <w:tabs>
          <w:tab w:val="num" w:pos="409"/>
        </w:tabs>
        <w:ind w:left="409" w:hanging="45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79"/>
        </w:tabs>
        <w:ind w:left="247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199"/>
        </w:tabs>
        <w:ind w:left="319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19"/>
        </w:tabs>
        <w:ind w:left="391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39"/>
        </w:tabs>
        <w:ind w:left="463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59"/>
        </w:tabs>
        <w:ind w:left="535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79"/>
        </w:tabs>
        <w:ind w:left="6079" w:hanging="360"/>
      </w:pPr>
      <w:rPr>
        <w:rFonts w:ascii="Wingdings" w:hAnsi="Wingdings" w:hint="default"/>
      </w:rPr>
    </w:lvl>
  </w:abstractNum>
  <w:abstractNum w:abstractNumId="35" w15:restartNumberingAfterBreak="0">
    <w:nsid w:val="6A271D1F"/>
    <w:multiLevelType w:val="hybridMultilevel"/>
    <w:tmpl w:val="8CE6C6B4"/>
    <w:lvl w:ilvl="0" w:tplc="BA969E2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CDA205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8E7EEF3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8F4E61"/>
    <w:multiLevelType w:val="multilevel"/>
    <w:tmpl w:val="7F149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764056B4"/>
    <w:multiLevelType w:val="hybridMultilevel"/>
    <w:tmpl w:val="94724246"/>
    <w:lvl w:ilvl="0" w:tplc="04100001">
      <w:numFmt w:val="bullet"/>
      <w:pStyle w:val="Lista2bullet"/>
      <w:lvlText w:val="-"/>
      <w:lvlJc w:val="left"/>
      <w:pPr>
        <w:tabs>
          <w:tab w:val="num" w:pos="283"/>
        </w:tabs>
        <w:ind w:left="283" w:hanging="283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-131"/>
        </w:tabs>
        <w:ind w:left="-13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029"/>
        </w:tabs>
        <w:ind w:left="20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</w:abstractNum>
  <w:abstractNum w:abstractNumId="38" w15:restartNumberingAfterBreak="0">
    <w:nsid w:val="7C6A3B8E"/>
    <w:multiLevelType w:val="multilevel"/>
    <w:tmpl w:val="791C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0"/>
  </w:num>
  <w:num w:numId="6">
    <w:abstractNumId w:val="2"/>
  </w:num>
  <w:num w:numId="7">
    <w:abstractNumId w:val="0"/>
  </w:num>
  <w:num w:numId="8">
    <w:abstractNumId w:val="2"/>
  </w:num>
  <w:num w:numId="9">
    <w:abstractNumId w:val="0"/>
  </w:num>
  <w:num w:numId="10">
    <w:abstractNumId w:val="2"/>
  </w:num>
  <w:num w:numId="11">
    <w:abstractNumId w:val="0"/>
  </w:num>
  <w:num w:numId="12">
    <w:abstractNumId w:val="2"/>
  </w:num>
  <w:num w:numId="13">
    <w:abstractNumId w:val="0"/>
  </w:num>
  <w:num w:numId="14">
    <w:abstractNumId w:val="2"/>
  </w:num>
  <w:num w:numId="15">
    <w:abstractNumId w:val="0"/>
  </w:num>
  <w:num w:numId="16">
    <w:abstractNumId w:val="2"/>
  </w:num>
  <w:num w:numId="17">
    <w:abstractNumId w:val="0"/>
  </w:num>
  <w:num w:numId="18">
    <w:abstractNumId w:val="2"/>
  </w:num>
  <w:num w:numId="19">
    <w:abstractNumId w:val="23"/>
  </w:num>
  <w:num w:numId="20">
    <w:abstractNumId w:val="37"/>
  </w:num>
  <w:num w:numId="21">
    <w:abstractNumId w:val="25"/>
  </w:num>
  <w:num w:numId="22">
    <w:abstractNumId w:val="1"/>
  </w:num>
  <w:num w:numId="23">
    <w:abstractNumId w:val="33"/>
  </w:num>
  <w:num w:numId="24">
    <w:abstractNumId w:val="29"/>
  </w:num>
  <w:num w:numId="25">
    <w:abstractNumId w:val="16"/>
  </w:num>
  <w:num w:numId="26">
    <w:abstractNumId w:val="31"/>
  </w:num>
  <w:num w:numId="27">
    <w:abstractNumId w:val="17"/>
  </w:num>
  <w:num w:numId="28">
    <w:abstractNumId w:val="18"/>
  </w:num>
  <w:num w:numId="29">
    <w:abstractNumId w:val="9"/>
  </w:num>
  <w:num w:numId="30">
    <w:abstractNumId w:val="14"/>
  </w:num>
  <w:num w:numId="31">
    <w:abstractNumId w:val="36"/>
  </w:num>
  <w:num w:numId="32">
    <w:abstractNumId w:val="32"/>
  </w:num>
  <w:num w:numId="33">
    <w:abstractNumId w:val="34"/>
  </w:num>
  <w:num w:numId="34">
    <w:abstractNumId w:val="30"/>
  </w:num>
  <w:num w:numId="35">
    <w:abstractNumId w:val="35"/>
  </w:num>
  <w:num w:numId="36">
    <w:abstractNumId w:val="38"/>
  </w:num>
  <w:num w:numId="37">
    <w:abstractNumId w:val="24"/>
  </w:num>
  <w:num w:numId="38">
    <w:abstractNumId w:val="13"/>
  </w:num>
  <w:num w:numId="3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77"/>
    <w:rsid w:val="000002ED"/>
    <w:rsid w:val="00000E36"/>
    <w:rsid w:val="0000147B"/>
    <w:rsid w:val="00001AD1"/>
    <w:rsid w:val="00001F3C"/>
    <w:rsid w:val="00002F1C"/>
    <w:rsid w:val="000031B0"/>
    <w:rsid w:val="0000327A"/>
    <w:rsid w:val="0000370C"/>
    <w:rsid w:val="00003BC5"/>
    <w:rsid w:val="000042AF"/>
    <w:rsid w:val="00004897"/>
    <w:rsid w:val="00004C14"/>
    <w:rsid w:val="000076AE"/>
    <w:rsid w:val="00007AE6"/>
    <w:rsid w:val="00010033"/>
    <w:rsid w:val="00010B33"/>
    <w:rsid w:val="000134D8"/>
    <w:rsid w:val="00013A9A"/>
    <w:rsid w:val="00014349"/>
    <w:rsid w:val="00014C07"/>
    <w:rsid w:val="00015391"/>
    <w:rsid w:val="000174AE"/>
    <w:rsid w:val="000201BE"/>
    <w:rsid w:val="000225FF"/>
    <w:rsid w:val="00024081"/>
    <w:rsid w:val="00025636"/>
    <w:rsid w:val="00025CFD"/>
    <w:rsid w:val="00027BCB"/>
    <w:rsid w:val="000302FF"/>
    <w:rsid w:val="00031A27"/>
    <w:rsid w:val="00031F25"/>
    <w:rsid w:val="0003284A"/>
    <w:rsid w:val="00033A66"/>
    <w:rsid w:val="00035F61"/>
    <w:rsid w:val="00040183"/>
    <w:rsid w:val="00041273"/>
    <w:rsid w:val="000417A1"/>
    <w:rsid w:val="000432B0"/>
    <w:rsid w:val="000450F9"/>
    <w:rsid w:val="00045403"/>
    <w:rsid w:val="00047B42"/>
    <w:rsid w:val="00053631"/>
    <w:rsid w:val="00053951"/>
    <w:rsid w:val="00054382"/>
    <w:rsid w:val="000544BC"/>
    <w:rsid w:val="00054FA9"/>
    <w:rsid w:val="0005629A"/>
    <w:rsid w:val="000563B7"/>
    <w:rsid w:val="000576D3"/>
    <w:rsid w:val="000601E4"/>
    <w:rsid w:val="00060414"/>
    <w:rsid w:val="00060D44"/>
    <w:rsid w:val="00064B8C"/>
    <w:rsid w:val="000654B7"/>
    <w:rsid w:val="00066058"/>
    <w:rsid w:val="00066205"/>
    <w:rsid w:val="00066B82"/>
    <w:rsid w:val="00070052"/>
    <w:rsid w:val="00073EA5"/>
    <w:rsid w:val="000748FE"/>
    <w:rsid w:val="000749F1"/>
    <w:rsid w:val="00075C35"/>
    <w:rsid w:val="0007688E"/>
    <w:rsid w:val="000776EE"/>
    <w:rsid w:val="00077B9C"/>
    <w:rsid w:val="000806B8"/>
    <w:rsid w:val="00085D14"/>
    <w:rsid w:val="000870A8"/>
    <w:rsid w:val="00090BC8"/>
    <w:rsid w:val="000926A3"/>
    <w:rsid w:val="0009317E"/>
    <w:rsid w:val="00094061"/>
    <w:rsid w:val="00094D9B"/>
    <w:rsid w:val="000976F5"/>
    <w:rsid w:val="000A0FC9"/>
    <w:rsid w:val="000A141A"/>
    <w:rsid w:val="000A1508"/>
    <w:rsid w:val="000A1FC8"/>
    <w:rsid w:val="000A3BF9"/>
    <w:rsid w:val="000A420C"/>
    <w:rsid w:val="000A424D"/>
    <w:rsid w:val="000A773A"/>
    <w:rsid w:val="000B0500"/>
    <w:rsid w:val="000B1F31"/>
    <w:rsid w:val="000B2055"/>
    <w:rsid w:val="000B5012"/>
    <w:rsid w:val="000B539D"/>
    <w:rsid w:val="000B54B3"/>
    <w:rsid w:val="000B600B"/>
    <w:rsid w:val="000B6B71"/>
    <w:rsid w:val="000B6F25"/>
    <w:rsid w:val="000B7C18"/>
    <w:rsid w:val="000B7F3A"/>
    <w:rsid w:val="000C3CF5"/>
    <w:rsid w:val="000C40B2"/>
    <w:rsid w:val="000C4972"/>
    <w:rsid w:val="000C6520"/>
    <w:rsid w:val="000C6B25"/>
    <w:rsid w:val="000D25D0"/>
    <w:rsid w:val="000D2653"/>
    <w:rsid w:val="000D36D8"/>
    <w:rsid w:val="000D4E96"/>
    <w:rsid w:val="000D5307"/>
    <w:rsid w:val="000D7131"/>
    <w:rsid w:val="000E185E"/>
    <w:rsid w:val="000E243F"/>
    <w:rsid w:val="000E2E27"/>
    <w:rsid w:val="000E3486"/>
    <w:rsid w:val="000E62C8"/>
    <w:rsid w:val="000E6E87"/>
    <w:rsid w:val="000F0573"/>
    <w:rsid w:val="000F1682"/>
    <w:rsid w:val="000F1B92"/>
    <w:rsid w:val="000F2027"/>
    <w:rsid w:val="000F213A"/>
    <w:rsid w:val="000F26F6"/>
    <w:rsid w:val="000F3653"/>
    <w:rsid w:val="000F4B2F"/>
    <w:rsid w:val="000F5BCF"/>
    <w:rsid w:val="000F6DEA"/>
    <w:rsid w:val="000F775E"/>
    <w:rsid w:val="000F7E16"/>
    <w:rsid w:val="00101B59"/>
    <w:rsid w:val="001027DF"/>
    <w:rsid w:val="00105586"/>
    <w:rsid w:val="00105D41"/>
    <w:rsid w:val="00105F68"/>
    <w:rsid w:val="001060AE"/>
    <w:rsid w:val="0010746E"/>
    <w:rsid w:val="00110778"/>
    <w:rsid w:val="00112B79"/>
    <w:rsid w:val="00114181"/>
    <w:rsid w:val="00115DF5"/>
    <w:rsid w:val="00117AD5"/>
    <w:rsid w:val="0012077F"/>
    <w:rsid w:val="00121AE3"/>
    <w:rsid w:val="0012246C"/>
    <w:rsid w:val="00123C5F"/>
    <w:rsid w:val="00123F29"/>
    <w:rsid w:val="0012430D"/>
    <w:rsid w:val="00124AF6"/>
    <w:rsid w:val="00125B21"/>
    <w:rsid w:val="00125E72"/>
    <w:rsid w:val="0012664D"/>
    <w:rsid w:val="00130137"/>
    <w:rsid w:val="00130502"/>
    <w:rsid w:val="001308D8"/>
    <w:rsid w:val="00132D3C"/>
    <w:rsid w:val="00133134"/>
    <w:rsid w:val="00134079"/>
    <w:rsid w:val="001343CE"/>
    <w:rsid w:val="0014007C"/>
    <w:rsid w:val="00142F5D"/>
    <w:rsid w:val="0015165D"/>
    <w:rsid w:val="00152027"/>
    <w:rsid w:val="0015279D"/>
    <w:rsid w:val="00152AB6"/>
    <w:rsid w:val="001538F8"/>
    <w:rsid w:val="0015468E"/>
    <w:rsid w:val="0015521B"/>
    <w:rsid w:val="00156EBD"/>
    <w:rsid w:val="001573F3"/>
    <w:rsid w:val="001576DD"/>
    <w:rsid w:val="00157B79"/>
    <w:rsid w:val="0016005C"/>
    <w:rsid w:val="0016156C"/>
    <w:rsid w:val="0016202B"/>
    <w:rsid w:val="0016263A"/>
    <w:rsid w:val="00163479"/>
    <w:rsid w:val="00163E51"/>
    <w:rsid w:val="001642FC"/>
    <w:rsid w:val="0016438A"/>
    <w:rsid w:val="001659FF"/>
    <w:rsid w:val="00165B72"/>
    <w:rsid w:val="00166AFD"/>
    <w:rsid w:val="00166C36"/>
    <w:rsid w:val="001670D2"/>
    <w:rsid w:val="00170874"/>
    <w:rsid w:val="00173963"/>
    <w:rsid w:val="0017472B"/>
    <w:rsid w:val="001750F4"/>
    <w:rsid w:val="00175277"/>
    <w:rsid w:val="00180325"/>
    <w:rsid w:val="001822BA"/>
    <w:rsid w:val="001847E8"/>
    <w:rsid w:val="00184EA7"/>
    <w:rsid w:val="00190065"/>
    <w:rsid w:val="001904CE"/>
    <w:rsid w:val="00191170"/>
    <w:rsid w:val="001912F1"/>
    <w:rsid w:val="00191EEB"/>
    <w:rsid w:val="00192A7B"/>
    <w:rsid w:val="001958E4"/>
    <w:rsid w:val="00196D88"/>
    <w:rsid w:val="00197522"/>
    <w:rsid w:val="001A0637"/>
    <w:rsid w:val="001A11EA"/>
    <w:rsid w:val="001A15BE"/>
    <w:rsid w:val="001A1941"/>
    <w:rsid w:val="001A221B"/>
    <w:rsid w:val="001A2331"/>
    <w:rsid w:val="001A3103"/>
    <w:rsid w:val="001A4B31"/>
    <w:rsid w:val="001A54C0"/>
    <w:rsid w:val="001A5FE2"/>
    <w:rsid w:val="001A619B"/>
    <w:rsid w:val="001B3152"/>
    <w:rsid w:val="001B3312"/>
    <w:rsid w:val="001B3468"/>
    <w:rsid w:val="001B351A"/>
    <w:rsid w:val="001B36CE"/>
    <w:rsid w:val="001B38BA"/>
    <w:rsid w:val="001B4D12"/>
    <w:rsid w:val="001B529D"/>
    <w:rsid w:val="001B5CBA"/>
    <w:rsid w:val="001B6BDD"/>
    <w:rsid w:val="001C2E82"/>
    <w:rsid w:val="001C37D9"/>
    <w:rsid w:val="001C3876"/>
    <w:rsid w:val="001C5F60"/>
    <w:rsid w:val="001C6940"/>
    <w:rsid w:val="001C6B36"/>
    <w:rsid w:val="001C6DF0"/>
    <w:rsid w:val="001C7ED4"/>
    <w:rsid w:val="001D4C5F"/>
    <w:rsid w:val="001D4C7E"/>
    <w:rsid w:val="001D4F5B"/>
    <w:rsid w:val="001E0D03"/>
    <w:rsid w:val="001E19E3"/>
    <w:rsid w:val="001E1DB2"/>
    <w:rsid w:val="001E1E6F"/>
    <w:rsid w:val="001E578C"/>
    <w:rsid w:val="001E5E94"/>
    <w:rsid w:val="001E74C4"/>
    <w:rsid w:val="001F1ABD"/>
    <w:rsid w:val="001F32B6"/>
    <w:rsid w:val="001F467B"/>
    <w:rsid w:val="001F65F2"/>
    <w:rsid w:val="001F6888"/>
    <w:rsid w:val="001F6ACB"/>
    <w:rsid w:val="001F7817"/>
    <w:rsid w:val="00200031"/>
    <w:rsid w:val="00200E1C"/>
    <w:rsid w:val="00201197"/>
    <w:rsid w:val="00202D2D"/>
    <w:rsid w:val="00203166"/>
    <w:rsid w:val="002042BA"/>
    <w:rsid w:val="00204921"/>
    <w:rsid w:val="00213BC9"/>
    <w:rsid w:val="002155BF"/>
    <w:rsid w:val="00217246"/>
    <w:rsid w:val="002178FC"/>
    <w:rsid w:val="00217DD2"/>
    <w:rsid w:val="00220681"/>
    <w:rsid w:val="00220AFD"/>
    <w:rsid w:val="002215A8"/>
    <w:rsid w:val="00221788"/>
    <w:rsid w:val="0022279E"/>
    <w:rsid w:val="00222957"/>
    <w:rsid w:val="00222DEA"/>
    <w:rsid w:val="0022353E"/>
    <w:rsid w:val="00223CC1"/>
    <w:rsid w:val="00224606"/>
    <w:rsid w:val="00225068"/>
    <w:rsid w:val="0022591C"/>
    <w:rsid w:val="00225DE6"/>
    <w:rsid w:val="00226F8B"/>
    <w:rsid w:val="002315E3"/>
    <w:rsid w:val="00231698"/>
    <w:rsid w:val="0023286B"/>
    <w:rsid w:val="00235241"/>
    <w:rsid w:val="00236251"/>
    <w:rsid w:val="002369F4"/>
    <w:rsid w:val="00237507"/>
    <w:rsid w:val="00240556"/>
    <w:rsid w:val="00241046"/>
    <w:rsid w:val="00241A41"/>
    <w:rsid w:val="002464A6"/>
    <w:rsid w:val="00247805"/>
    <w:rsid w:val="00250244"/>
    <w:rsid w:val="00250422"/>
    <w:rsid w:val="00251981"/>
    <w:rsid w:val="00256AE7"/>
    <w:rsid w:val="00256FA8"/>
    <w:rsid w:val="00257763"/>
    <w:rsid w:val="002579CD"/>
    <w:rsid w:val="0026074B"/>
    <w:rsid w:val="00260DB5"/>
    <w:rsid w:val="002612A6"/>
    <w:rsid w:val="00266FFA"/>
    <w:rsid w:val="002710AE"/>
    <w:rsid w:val="0027193F"/>
    <w:rsid w:val="00275F96"/>
    <w:rsid w:val="002768C8"/>
    <w:rsid w:val="002808D2"/>
    <w:rsid w:val="00280A66"/>
    <w:rsid w:val="0028100B"/>
    <w:rsid w:val="002816BD"/>
    <w:rsid w:val="002828B3"/>
    <w:rsid w:val="002833A4"/>
    <w:rsid w:val="00284322"/>
    <w:rsid w:val="00284ED8"/>
    <w:rsid w:val="00284FC2"/>
    <w:rsid w:val="002850AF"/>
    <w:rsid w:val="002851EE"/>
    <w:rsid w:val="00285666"/>
    <w:rsid w:val="00285DBC"/>
    <w:rsid w:val="002866A3"/>
    <w:rsid w:val="00287945"/>
    <w:rsid w:val="0029105E"/>
    <w:rsid w:val="00291108"/>
    <w:rsid w:val="002940CF"/>
    <w:rsid w:val="00295708"/>
    <w:rsid w:val="00295971"/>
    <w:rsid w:val="00295EA9"/>
    <w:rsid w:val="00295F04"/>
    <w:rsid w:val="00296D3A"/>
    <w:rsid w:val="00297BEE"/>
    <w:rsid w:val="002A1ED2"/>
    <w:rsid w:val="002A46CF"/>
    <w:rsid w:val="002A4A1C"/>
    <w:rsid w:val="002A5356"/>
    <w:rsid w:val="002A53AF"/>
    <w:rsid w:val="002A59D4"/>
    <w:rsid w:val="002A5DAF"/>
    <w:rsid w:val="002A6B90"/>
    <w:rsid w:val="002A70A9"/>
    <w:rsid w:val="002A77D6"/>
    <w:rsid w:val="002B015D"/>
    <w:rsid w:val="002B0783"/>
    <w:rsid w:val="002B0C91"/>
    <w:rsid w:val="002B134E"/>
    <w:rsid w:val="002B2012"/>
    <w:rsid w:val="002B28C2"/>
    <w:rsid w:val="002B3BB0"/>
    <w:rsid w:val="002B518B"/>
    <w:rsid w:val="002B5376"/>
    <w:rsid w:val="002B5B25"/>
    <w:rsid w:val="002B676D"/>
    <w:rsid w:val="002B6D69"/>
    <w:rsid w:val="002B6F64"/>
    <w:rsid w:val="002B724F"/>
    <w:rsid w:val="002B7E1A"/>
    <w:rsid w:val="002C0F0E"/>
    <w:rsid w:val="002C16A4"/>
    <w:rsid w:val="002C16E0"/>
    <w:rsid w:val="002C58C7"/>
    <w:rsid w:val="002C5F1B"/>
    <w:rsid w:val="002C6786"/>
    <w:rsid w:val="002D083F"/>
    <w:rsid w:val="002D1A24"/>
    <w:rsid w:val="002D259D"/>
    <w:rsid w:val="002D3180"/>
    <w:rsid w:val="002D3425"/>
    <w:rsid w:val="002D5248"/>
    <w:rsid w:val="002D591E"/>
    <w:rsid w:val="002D5A9A"/>
    <w:rsid w:val="002D6716"/>
    <w:rsid w:val="002D6C86"/>
    <w:rsid w:val="002D7DA0"/>
    <w:rsid w:val="002D7DEF"/>
    <w:rsid w:val="002E0841"/>
    <w:rsid w:val="002E0946"/>
    <w:rsid w:val="002E201B"/>
    <w:rsid w:val="002E2764"/>
    <w:rsid w:val="002E447B"/>
    <w:rsid w:val="002E55EF"/>
    <w:rsid w:val="002E5DF8"/>
    <w:rsid w:val="002E74EA"/>
    <w:rsid w:val="002E7E3A"/>
    <w:rsid w:val="002F1344"/>
    <w:rsid w:val="002F1FB5"/>
    <w:rsid w:val="002F4AB9"/>
    <w:rsid w:val="002F59C9"/>
    <w:rsid w:val="002F62E6"/>
    <w:rsid w:val="002F6D46"/>
    <w:rsid w:val="002F7C7D"/>
    <w:rsid w:val="00300478"/>
    <w:rsid w:val="00301EDE"/>
    <w:rsid w:val="00302D50"/>
    <w:rsid w:val="00305AA3"/>
    <w:rsid w:val="00310221"/>
    <w:rsid w:val="00310B34"/>
    <w:rsid w:val="0031159D"/>
    <w:rsid w:val="00312462"/>
    <w:rsid w:val="003128D3"/>
    <w:rsid w:val="003130A2"/>
    <w:rsid w:val="00313B73"/>
    <w:rsid w:val="00314414"/>
    <w:rsid w:val="003158A8"/>
    <w:rsid w:val="00317F0B"/>
    <w:rsid w:val="0032154F"/>
    <w:rsid w:val="00323805"/>
    <w:rsid w:val="003252BE"/>
    <w:rsid w:val="00325C4A"/>
    <w:rsid w:val="0032650A"/>
    <w:rsid w:val="00330A7A"/>
    <w:rsid w:val="00330CEB"/>
    <w:rsid w:val="003314BA"/>
    <w:rsid w:val="003316E2"/>
    <w:rsid w:val="00331B56"/>
    <w:rsid w:val="00333184"/>
    <w:rsid w:val="0033342B"/>
    <w:rsid w:val="00333480"/>
    <w:rsid w:val="00334397"/>
    <w:rsid w:val="00337BBC"/>
    <w:rsid w:val="00337BC4"/>
    <w:rsid w:val="00337DBC"/>
    <w:rsid w:val="00337ED3"/>
    <w:rsid w:val="0034169C"/>
    <w:rsid w:val="0034371C"/>
    <w:rsid w:val="0034630C"/>
    <w:rsid w:val="00346E4C"/>
    <w:rsid w:val="00350F6D"/>
    <w:rsid w:val="00351091"/>
    <w:rsid w:val="00352BDC"/>
    <w:rsid w:val="0035319F"/>
    <w:rsid w:val="003559E5"/>
    <w:rsid w:val="00356D19"/>
    <w:rsid w:val="003602C6"/>
    <w:rsid w:val="00360808"/>
    <w:rsid w:val="00360EE3"/>
    <w:rsid w:val="0036146B"/>
    <w:rsid w:val="00362599"/>
    <w:rsid w:val="003626A0"/>
    <w:rsid w:val="00362783"/>
    <w:rsid w:val="00362843"/>
    <w:rsid w:val="00364F1E"/>
    <w:rsid w:val="00366203"/>
    <w:rsid w:val="00366F9A"/>
    <w:rsid w:val="00367D6D"/>
    <w:rsid w:val="00367EA0"/>
    <w:rsid w:val="0037090D"/>
    <w:rsid w:val="00371C64"/>
    <w:rsid w:val="00372EEC"/>
    <w:rsid w:val="003762A7"/>
    <w:rsid w:val="00381187"/>
    <w:rsid w:val="00381A27"/>
    <w:rsid w:val="00381AC6"/>
    <w:rsid w:val="00382CE5"/>
    <w:rsid w:val="00382EF1"/>
    <w:rsid w:val="00384C75"/>
    <w:rsid w:val="00384CE7"/>
    <w:rsid w:val="00387620"/>
    <w:rsid w:val="0039086E"/>
    <w:rsid w:val="0039131A"/>
    <w:rsid w:val="00391B28"/>
    <w:rsid w:val="00393DB0"/>
    <w:rsid w:val="00394DF9"/>
    <w:rsid w:val="003954D9"/>
    <w:rsid w:val="0039627E"/>
    <w:rsid w:val="003A05B4"/>
    <w:rsid w:val="003A07B1"/>
    <w:rsid w:val="003A24D1"/>
    <w:rsid w:val="003A2F6F"/>
    <w:rsid w:val="003A5AF8"/>
    <w:rsid w:val="003B08F5"/>
    <w:rsid w:val="003B0A02"/>
    <w:rsid w:val="003B11A0"/>
    <w:rsid w:val="003B125A"/>
    <w:rsid w:val="003B3031"/>
    <w:rsid w:val="003B3544"/>
    <w:rsid w:val="003B3CBB"/>
    <w:rsid w:val="003B40E4"/>
    <w:rsid w:val="003B4202"/>
    <w:rsid w:val="003B42C7"/>
    <w:rsid w:val="003B4938"/>
    <w:rsid w:val="003B55B4"/>
    <w:rsid w:val="003B7B9E"/>
    <w:rsid w:val="003C0913"/>
    <w:rsid w:val="003C0D39"/>
    <w:rsid w:val="003C10D4"/>
    <w:rsid w:val="003C146C"/>
    <w:rsid w:val="003C34C4"/>
    <w:rsid w:val="003C4FFB"/>
    <w:rsid w:val="003D1987"/>
    <w:rsid w:val="003D426B"/>
    <w:rsid w:val="003D621E"/>
    <w:rsid w:val="003D7620"/>
    <w:rsid w:val="003E0A8F"/>
    <w:rsid w:val="003E0BC7"/>
    <w:rsid w:val="003E1028"/>
    <w:rsid w:val="003E204F"/>
    <w:rsid w:val="003E36AE"/>
    <w:rsid w:val="003E3A36"/>
    <w:rsid w:val="003E3B46"/>
    <w:rsid w:val="003E3F73"/>
    <w:rsid w:val="003E45F9"/>
    <w:rsid w:val="003E5873"/>
    <w:rsid w:val="003E60D7"/>
    <w:rsid w:val="003E691C"/>
    <w:rsid w:val="003E6DB5"/>
    <w:rsid w:val="003F096E"/>
    <w:rsid w:val="003F0A88"/>
    <w:rsid w:val="003F0E38"/>
    <w:rsid w:val="003F1BF0"/>
    <w:rsid w:val="003F260E"/>
    <w:rsid w:val="003F2B73"/>
    <w:rsid w:val="003F5257"/>
    <w:rsid w:val="003F60EA"/>
    <w:rsid w:val="003F7B08"/>
    <w:rsid w:val="004018AF"/>
    <w:rsid w:val="00401BA5"/>
    <w:rsid w:val="00402861"/>
    <w:rsid w:val="004033CA"/>
    <w:rsid w:val="0040555E"/>
    <w:rsid w:val="0040654F"/>
    <w:rsid w:val="00407DA3"/>
    <w:rsid w:val="00410167"/>
    <w:rsid w:val="004106F5"/>
    <w:rsid w:val="004115D3"/>
    <w:rsid w:val="00412022"/>
    <w:rsid w:val="004124E8"/>
    <w:rsid w:val="00412AF1"/>
    <w:rsid w:val="004131F4"/>
    <w:rsid w:val="0041568D"/>
    <w:rsid w:val="00415FC3"/>
    <w:rsid w:val="004171B5"/>
    <w:rsid w:val="00420919"/>
    <w:rsid w:val="0042431B"/>
    <w:rsid w:val="004249DD"/>
    <w:rsid w:val="00424F88"/>
    <w:rsid w:val="00425765"/>
    <w:rsid w:val="004263E6"/>
    <w:rsid w:val="00426B6F"/>
    <w:rsid w:val="00427433"/>
    <w:rsid w:val="00430407"/>
    <w:rsid w:val="00430CE6"/>
    <w:rsid w:val="00431564"/>
    <w:rsid w:val="00432B9B"/>
    <w:rsid w:val="00433E08"/>
    <w:rsid w:val="00434571"/>
    <w:rsid w:val="00435A06"/>
    <w:rsid w:val="00436B71"/>
    <w:rsid w:val="004370AD"/>
    <w:rsid w:val="0043749D"/>
    <w:rsid w:val="0044055D"/>
    <w:rsid w:val="00440A81"/>
    <w:rsid w:val="0044129A"/>
    <w:rsid w:val="0044155F"/>
    <w:rsid w:val="00441759"/>
    <w:rsid w:val="0044191B"/>
    <w:rsid w:val="00443428"/>
    <w:rsid w:val="0044526E"/>
    <w:rsid w:val="00446DD0"/>
    <w:rsid w:val="00447F7B"/>
    <w:rsid w:val="00451644"/>
    <w:rsid w:val="00451855"/>
    <w:rsid w:val="0045287A"/>
    <w:rsid w:val="004532A5"/>
    <w:rsid w:val="004547EC"/>
    <w:rsid w:val="00455A1E"/>
    <w:rsid w:val="00456846"/>
    <w:rsid w:val="00457103"/>
    <w:rsid w:val="0045785C"/>
    <w:rsid w:val="0046137C"/>
    <w:rsid w:val="00462912"/>
    <w:rsid w:val="00464E3B"/>
    <w:rsid w:val="00464EAE"/>
    <w:rsid w:val="00465075"/>
    <w:rsid w:val="004669D0"/>
    <w:rsid w:val="00466AEB"/>
    <w:rsid w:val="004674D2"/>
    <w:rsid w:val="00467A20"/>
    <w:rsid w:val="004708CD"/>
    <w:rsid w:val="00470ACD"/>
    <w:rsid w:val="00471A31"/>
    <w:rsid w:val="00472124"/>
    <w:rsid w:val="004732B5"/>
    <w:rsid w:val="004742D3"/>
    <w:rsid w:val="00475004"/>
    <w:rsid w:val="00476730"/>
    <w:rsid w:val="004772B9"/>
    <w:rsid w:val="004774D6"/>
    <w:rsid w:val="004776C5"/>
    <w:rsid w:val="00477BFE"/>
    <w:rsid w:val="00481124"/>
    <w:rsid w:val="004832C0"/>
    <w:rsid w:val="004854D3"/>
    <w:rsid w:val="004854FF"/>
    <w:rsid w:val="0048579E"/>
    <w:rsid w:val="00485A3D"/>
    <w:rsid w:val="004865C8"/>
    <w:rsid w:val="00486FB5"/>
    <w:rsid w:val="004878B0"/>
    <w:rsid w:val="004914D6"/>
    <w:rsid w:val="004922CB"/>
    <w:rsid w:val="004926FC"/>
    <w:rsid w:val="00494265"/>
    <w:rsid w:val="00496B92"/>
    <w:rsid w:val="00497034"/>
    <w:rsid w:val="004A0C10"/>
    <w:rsid w:val="004A0D0B"/>
    <w:rsid w:val="004A0F47"/>
    <w:rsid w:val="004A2C19"/>
    <w:rsid w:val="004A3576"/>
    <w:rsid w:val="004A3959"/>
    <w:rsid w:val="004A3E57"/>
    <w:rsid w:val="004A497A"/>
    <w:rsid w:val="004A4BBF"/>
    <w:rsid w:val="004A5CCC"/>
    <w:rsid w:val="004A60CF"/>
    <w:rsid w:val="004A6A24"/>
    <w:rsid w:val="004A6FA6"/>
    <w:rsid w:val="004B0643"/>
    <w:rsid w:val="004B069B"/>
    <w:rsid w:val="004B270A"/>
    <w:rsid w:val="004B482A"/>
    <w:rsid w:val="004B4B99"/>
    <w:rsid w:val="004B57EC"/>
    <w:rsid w:val="004B6667"/>
    <w:rsid w:val="004B7685"/>
    <w:rsid w:val="004B785C"/>
    <w:rsid w:val="004C0ACC"/>
    <w:rsid w:val="004C1ED5"/>
    <w:rsid w:val="004C216B"/>
    <w:rsid w:val="004C4440"/>
    <w:rsid w:val="004C55CC"/>
    <w:rsid w:val="004C5AAC"/>
    <w:rsid w:val="004C5BAA"/>
    <w:rsid w:val="004C6450"/>
    <w:rsid w:val="004C6485"/>
    <w:rsid w:val="004D09E2"/>
    <w:rsid w:val="004D3012"/>
    <w:rsid w:val="004D3070"/>
    <w:rsid w:val="004D3692"/>
    <w:rsid w:val="004D38CF"/>
    <w:rsid w:val="004D66D6"/>
    <w:rsid w:val="004D734D"/>
    <w:rsid w:val="004E2561"/>
    <w:rsid w:val="004E2F3D"/>
    <w:rsid w:val="004E3DD5"/>
    <w:rsid w:val="004E4785"/>
    <w:rsid w:val="004E47A8"/>
    <w:rsid w:val="004E5094"/>
    <w:rsid w:val="004E6B12"/>
    <w:rsid w:val="004F03DD"/>
    <w:rsid w:val="004F096A"/>
    <w:rsid w:val="004F0FD7"/>
    <w:rsid w:val="004F1460"/>
    <w:rsid w:val="004F2B60"/>
    <w:rsid w:val="004F3E4C"/>
    <w:rsid w:val="004F3F2A"/>
    <w:rsid w:val="004F5065"/>
    <w:rsid w:val="004F5AA7"/>
    <w:rsid w:val="004F6343"/>
    <w:rsid w:val="005010AE"/>
    <w:rsid w:val="0050283B"/>
    <w:rsid w:val="00502DDE"/>
    <w:rsid w:val="00504DE2"/>
    <w:rsid w:val="00505315"/>
    <w:rsid w:val="00507B3B"/>
    <w:rsid w:val="0051048C"/>
    <w:rsid w:val="00513038"/>
    <w:rsid w:val="005144E7"/>
    <w:rsid w:val="00516335"/>
    <w:rsid w:val="0051645A"/>
    <w:rsid w:val="00516B91"/>
    <w:rsid w:val="00516BE1"/>
    <w:rsid w:val="00520322"/>
    <w:rsid w:val="00520F46"/>
    <w:rsid w:val="0052370F"/>
    <w:rsid w:val="00523796"/>
    <w:rsid w:val="005237D6"/>
    <w:rsid w:val="00525803"/>
    <w:rsid w:val="0052673B"/>
    <w:rsid w:val="005274CC"/>
    <w:rsid w:val="005278B7"/>
    <w:rsid w:val="005308D1"/>
    <w:rsid w:val="00530C23"/>
    <w:rsid w:val="005316B2"/>
    <w:rsid w:val="005328C4"/>
    <w:rsid w:val="00532A13"/>
    <w:rsid w:val="0053544F"/>
    <w:rsid w:val="005357E2"/>
    <w:rsid w:val="00537925"/>
    <w:rsid w:val="00540A57"/>
    <w:rsid w:val="00540BA6"/>
    <w:rsid w:val="00541845"/>
    <w:rsid w:val="00542494"/>
    <w:rsid w:val="00542D67"/>
    <w:rsid w:val="0054320F"/>
    <w:rsid w:val="00543360"/>
    <w:rsid w:val="0054426F"/>
    <w:rsid w:val="005455E5"/>
    <w:rsid w:val="0054731C"/>
    <w:rsid w:val="00550A32"/>
    <w:rsid w:val="00550F89"/>
    <w:rsid w:val="00552900"/>
    <w:rsid w:val="005545D2"/>
    <w:rsid w:val="00555317"/>
    <w:rsid w:val="005578AD"/>
    <w:rsid w:val="00560316"/>
    <w:rsid w:val="00561719"/>
    <w:rsid w:val="005621C8"/>
    <w:rsid w:val="00562288"/>
    <w:rsid w:val="00563703"/>
    <w:rsid w:val="00564CA0"/>
    <w:rsid w:val="0056543A"/>
    <w:rsid w:val="00565DBF"/>
    <w:rsid w:val="00565ECF"/>
    <w:rsid w:val="0056676F"/>
    <w:rsid w:val="00566944"/>
    <w:rsid w:val="00567053"/>
    <w:rsid w:val="005670E4"/>
    <w:rsid w:val="00567270"/>
    <w:rsid w:val="005724C9"/>
    <w:rsid w:val="005725E5"/>
    <w:rsid w:val="00572AFD"/>
    <w:rsid w:val="0057363D"/>
    <w:rsid w:val="00574B82"/>
    <w:rsid w:val="0057513A"/>
    <w:rsid w:val="00575AE0"/>
    <w:rsid w:val="00577134"/>
    <w:rsid w:val="00577755"/>
    <w:rsid w:val="00577A41"/>
    <w:rsid w:val="00577CE1"/>
    <w:rsid w:val="0058157F"/>
    <w:rsid w:val="00583017"/>
    <w:rsid w:val="00584305"/>
    <w:rsid w:val="005846B3"/>
    <w:rsid w:val="00584C9D"/>
    <w:rsid w:val="0058524D"/>
    <w:rsid w:val="00587F41"/>
    <w:rsid w:val="0059650D"/>
    <w:rsid w:val="00596C30"/>
    <w:rsid w:val="00596D82"/>
    <w:rsid w:val="0059724B"/>
    <w:rsid w:val="005A2777"/>
    <w:rsid w:val="005A311E"/>
    <w:rsid w:val="005A3D4D"/>
    <w:rsid w:val="005A5616"/>
    <w:rsid w:val="005A56D3"/>
    <w:rsid w:val="005A6168"/>
    <w:rsid w:val="005A70D9"/>
    <w:rsid w:val="005A727B"/>
    <w:rsid w:val="005A79C2"/>
    <w:rsid w:val="005A7AD6"/>
    <w:rsid w:val="005A7F59"/>
    <w:rsid w:val="005B0314"/>
    <w:rsid w:val="005B0417"/>
    <w:rsid w:val="005B0AE0"/>
    <w:rsid w:val="005B2B82"/>
    <w:rsid w:val="005B442C"/>
    <w:rsid w:val="005B4BE5"/>
    <w:rsid w:val="005B55B3"/>
    <w:rsid w:val="005B586C"/>
    <w:rsid w:val="005B58B7"/>
    <w:rsid w:val="005B5DDB"/>
    <w:rsid w:val="005B61D3"/>
    <w:rsid w:val="005C0469"/>
    <w:rsid w:val="005C0D0C"/>
    <w:rsid w:val="005C0DD4"/>
    <w:rsid w:val="005C1821"/>
    <w:rsid w:val="005C1AB9"/>
    <w:rsid w:val="005C30D0"/>
    <w:rsid w:val="005C33B8"/>
    <w:rsid w:val="005C396A"/>
    <w:rsid w:val="005C44D4"/>
    <w:rsid w:val="005C51AD"/>
    <w:rsid w:val="005C5F39"/>
    <w:rsid w:val="005C65F7"/>
    <w:rsid w:val="005C671A"/>
    <w:rsid w:val="005C6E98"/>
    <w:rsid w:val="005C7B0D"/>
    <w:rsid w:val="005D010B"/>
    <w:rsid w:val="005D019B"/>
    <w:rsid w:val="005D1E49"/>
    <w:rsid w:val="005D2A8F"/>
    <w:rsid w:val="005D2B4C"/>
    <w:rsid w:val="005D3097"/>
    <w:rsid w:val="005D42D1"/>
    <w:rsid w:val="005D434E"/>
    <w:rsid w:val="005E061E"/>
    <w:rsid w:val="005E2F41"/>
    <w:rsid w:val="005E3190"/>
    <w:rsid w:val="005E3C71"/>
    <w:rsid w:val="005E3CDB"/>
    <w:rsid w:val="005E5664"/>
    <w:rsid w:val="005E6016"/>
    <w:rsid w:val="005F10C3"/>
    <w:rsid w:val="005F17BC"/>
    <w:rsid w:val="005F523E"/>
    <w:rsid w:val="005F5587"/>
    <w:rsid w:val="005F74D8"/>
    <w:rsid w:val="005F7F90"/>
    <w:rsid w:val="005F7FBB"/>
    <w:rsid w:val="00601EF3"/>
    <w:rsid w:val="006035E0"/>
    <w:rsid w:val="0060383E"/>
    <w:rsid w:val="00604680"/>
    <w:rsid w:val="0060580F"/>
    <w:rsid w:val="00605D20"/>
    <w:rsid w:val="0060796D"/>
    <w:rsid w:val="00610955"/>
    <w:rsid w:val="0061110E"/>
    <w:rsid w:val="006124EA"/>
    <w:rsid w:val="006141E4"/>
    <w:rsid w:val="00614AA4"/>
    <w:rsid w:val="00616F18"/>
    <w:rsid w:val="00617066"/>
    <w:rsid w:val="00617607"/>
    <w:rsid w:val="00617899"/>
    <w:rsid w:val="006200FC"/>
    <w:rsid w:val="0062171C"/>
    <w:rsid w:val="006218D5"/>
    <w:rsid w:val="0062215E"/>
    <w:rsid w:val="006236B7"/>
    <w:rsid w:val="00623F4E"/>
    <w:rsid w:val="006314F9"/>
    <w:rsid w:val="00633A87"/>
    <w:rsid w:val="00633EBB"/>
    <w:rsid w:val="00636737"/>
    <w:rsid w:val="00637693"/>
    <w:rsid w:val="00637FB0"/>
    <w:rsid w:val="00640951"/>
    <w:rsid w:val="00641205"/>
    <w:rsid w:val="00641620"/>
    <w:rsid w:val="00641987"/>
    <w:rsid w:val="0064245C"/>
    <w:rsid w:val="006432BC"/>
    <w:rsid w:val="006445C5"/>
    <w:rsid w:val="00647449"/>
    <w:rsid w:val="00647F6E"/>
    <w:rsid w:val="00650057"/>
    <w:rsid w:val="00650DCF"/>
    <w:rsid w:val="00650EE5"/>
    <w:rsid w:val="00651A41"/>
    <w:rsid w:val="00651DDB"/>
    <w:rsid w:val="00653F2A"/>
    <w:rsid w:val="00654ABE"/>
    <w:rsid w:val="006563B7"/>
    <w:rsid w:val="0065687B"/>
    <w:rsid w:val="00656B22"/>
    <w:rsid w:val="00657239"/>
    <w:rsid w:val="00657939"/>
    <w:rsid w:val="00660353"/>
    <w:rsid w:val="006603A9"/>
    <w:rsid w:val="006617D6"/>
    <w:rsid w:val="00663594"/>
    <w:rsid w:val="006707A2"/>
    <w:rsid w:val="00670F60"/>
    <w:rsid w:val="00671E50"/>
    <w:rsid w:val="006720DA"/>
    <w:rsid w:val="006723AA"/>
    <w:rsid w:val="00672998"/>
    <w:rsid w:val="006761BF"/>
    <w:rsid w:val="00676C4D"/>
    <w:rsid w:val="006775F8"/>
    <w:rsid w:val="006779E2"/>
    <w:rsid w:val="00682DA1"/>
    <w:rsid w:val="006839D3"/>
    <w:rsid w:val="00687552"/>
    <w:rsid w:val="006908D0"/>
    <w:rsid w:val="00690C79"/>
    <w:rsid w:val="0069182F"/>
    <w:rsid w:val="006921CE"/>
    <w:rsid w:val="006945F1"/>
    <w:rsid w:val="00696143"/>
    <w:rsid w:val="00696C17"/>
    <w:rsid w:val="00696DB8"/>
    <w:rsid w:val="00697634"/>
    <w:rsid w:val="006A05B9"/>
    <w:rsid w:val="006A0E61"/>
    <w:rsid w:val="006A25E9"/>
    <w:rsid w:val="006A25FF"/>
    <w:rsid w:val="006A2B9D"/>
    <w:rsid w:val="006A30F1"/>
    <w:rsid w:val="006A375D"/>
    <w:rsid w:val="006A429B"/>
    <w:rsid w:val="006A4E26"/>
    <w:rsid w:val="006A50F4"/>
    <w:rsid w:val="006A5E6E"/>
    <w:rsid w:val="006A5FBA"/>
    <w:rsid w:val="006A646D"/>
    <w:rsid w:val="006B004D"/>
    <w:rsid w:val="006B0311"/>
    <w:rsid w:val="006B1239"/>
    <w:rsid w:val="006B12DC"/>
    <w:rsid w:val="006B251D"/>
    <w:rsid w:val="006B2EAC"/>
    <w:rsid w:val="006B35FF"/>
    <w:rsid w:val="006B478E"/>
    <w:rsid w:val="006B4A2A"/>
    <w:rsid w:val="006B76B0"/>
    <w:rsid w:val="006B7D86"/>
    <w:rsid w:val="006C0682"/>
    <w:rsid w:val="006C0739"/>
    <w:rsid w:val="006C10C1"/>
    <w:rsid w:val="006C1503"/>
    <w:rsid w:val="006C1CD4"/>
    <w:rsid w:val="006C2735"/>
    <w:rsid w:val="006C2799"/>
    <w:rsid w:val="006C47C8"/>
    <w:rsid w:val="006C4B64"/>
    <w:rsid w:val="006C4E51"/>
    <w:rsid w:val="006C5593"/>
    <w:rsid w:val="006C55FC"/>
    <w:rsid w:val="006C5D43"/>
    <w:rsid w:val="006C6D3E"/>
    <w:rsid w:val="006C778D"/>
    <w:rsid w:val="006C7AA9"/>
    <w:rsid w:val="006D0698"/>
    <w:rsid w:val="006D06D5"/>
    <w:rsid w:val="006D06D7"/>
    <w:rsid w:val="006D1164"/>
    <w:rsid w:val="006D1CF1"/>
    <w:rsid w:val="006D26A6"/>
    <w:rsid w:val="006D3B2C"/>
    <w:rsid w:val="006D50A2"/>
    <w:rsid w:val="006D51B0"/>
    <w:rsid w:val="006D5C72"/>
    <w:rsid w:val="006D6366"/>
    <w:rsid w:val="006D7A2B"/>
    <w:rsid w:val="006E0BCE"/>
    <w:rsid w:val="006E1E6A"/>
    <w:rsid w:val="006E2838"/>
    <w:rsid w:val="006E4CE2"/>
    <w:rsid w:val="006E4D69"/>
    <w:rsid w:val="006F12B4"/>
    <w:rsid w:val="006F23F6"/>
    <w:rsid w:val="006F256B"/>
    <w:rsid w:val="006F2DE3"/>
    <w:rsid w:val="006F2F65"/>
    <w:rsid w:val="006F5CF9"/>
    <w:rsid w:val="006F5F9E"/>
    <w:rsid w:val="00700595"/>
    <w:rsid w:val="0070216A"/>
    <w:rsid w:val="007026E1"/>
    <w:rsid w:val="00704265"/>
    <w:rsid w:val="00704495"/>
    <w:rsid w:val="00704820"/>
    <w:rsid w:val="00704A31"/>
    <w:rsid w:val="00704BD8"/>
    <w:rsid w:val="007072C7"/>
    <w:rsid w:val="007116B4"/>
    <w:rsid w:val="00711B97"/>
    <w:rsid w:val="007124B9"/>
    <w:rsid w:val="007132AA"/>
    <w:rsid w:val="0071491D"/>
    <w:rsid w:val="0071533C"/>
    <w:rsid w:val="00715347"/>
    <w:rsid w:val="00716137"/>
    <w:rsid w:val="00716219"/>
    <w:rsid w:val="0072110C"/>
    <w:rsid w:val="00722AAD"/>
    <w:rsid w:val="0072336A"/>
    <w:rsid w:val="00723F58"/>
    <w:rsid w:val="0072538F"/>
    <w:rsid w:val="00727E53"/>
    <w:rsid w:val="00730D75"/>
    <w:rsid w:val="00731757"/>
    <w:rsid w:val="00731C42"/>
    <w:rsid w:val="0073257C"/>
    <w:rsid w:val="007329D3"/>
    <w:rsid w:val="00733214"/>
    <w:rsid w:val="007363D3"/>
    <w:rsid w:val="00736D34"/>
    <w:rsid w:val="007376E8"/>
    <w:rsid w:val="00737AB3"/>
    <w:rsid w:val="0074011F"/>
    <w:rsid w:val="00740ED6"/>
    <w:rsid w:val="00740FD9"/>
    <w:rsid w:val="00741404"/>
    <w:rsid w:val="00741C67"/>
    <w:rsid w:val="00742284"/>
    <w:rsid w:val="0074505C"/>
    <w:rsid w:val="007450EC"/>
    <w:rsid w:val="0074755A"/>
    <w:rsid w:val="00747692"/>
    <w:rsid w:val="00750A6E"/>
    <w:rsid w:val="00750E94"/>
    <w:rsid w:val="0075200F"/>
    <w:rsid w:val="007538D3"/>
    <w:rsid w:val="00753BD6"/>
    <w:rsid w:val="00754408"/>
    <w:rsid w:val="007553C6"/>
    <w:rsid w:val="00755518"/>
    <w:rsid w:val="007562EA"/>
    <w:rsid w:val="00756F86"/>
    <w:rsid w:val="0075728C"/>
    <w:rsid w:val="007578DB"/>
    <w:rsid w:val="0076054C"/>
    <w:rsid w:val="0076103B"/>
    <w:rsid w:val="007611F1"/>
    <w:rsid w:val="0076268B"/>
    <w:rsid w:val="00762C59"/>
    <w:rsid w:val="0076395C"/>
    <w:rsid w:val="00764004"/>
    <w:rsid w:val="0076545E"/>
    <w:rsid w:val="00765B97"/>
    <w:rsid w:val="00770C25"/>
    <w:rsid w:val="007711C0"/>
    <w:rsid w:val="007716A9"/>
    <w:rsid w:val="0077259F"/>
    <w:rsid w:val="0077310D"/>
    <w:rsid w:val="007731E5"/>
    <w:rsid w:val="00774939"/>
    <w:rsid w:val="007757B5"/>
    <w:rsid w:val="00776904"/>
    <w:rsid w:val="007803F6"/>
    <w:rsid w:val="007826C9"/>
    <w:rsid w:val="00784147"/>
    <w:rsid w:val="00784CB6"/>
    <w:rsid w:val="007851EE"/>
    <w:rsid w:val="007855C7"/>
    <w:rsid w:val="0078580D"/>
    <w:rsid w:val="0078587F"/>
    <w:rsid w:val="00790F56"/>
    <w:rsid w:val="00791376"/>
    <w:rsid w:val="00793CC7"/>
    <w:rsid w:val="0079454B"/>
    <w:rsid w:val="00795CA2"/>
    <w:rsid w:val="00796299"/>
    <w:rsid w:val="00796723"/>
    <w:rsid w:val="00796AB4"/>
    <w:rsid w:val="007A00BC"/>
    <w:rsid w:val="007A0160"/>
    <w:rsid w:val="007A018D"/>
    <w:rsid w:val="007A0519"/>
    <w:rsid w:val="007A194F"/>
    <w:rsid w:val="007A28C5"/>
    <w:rsid w:val="007A41F5"/>
    <w:rsid w:val="007A42A3"/>
    <w:rsid w:val="007A4ABB"/>
    <w:rsid w:val="007A4F12"/>
    <w:rsid w:val="007A6CFA"/>
    <w:rsid w:val="007A7139"/>
    <w:rsid w:val="007A7896"/>
    <w:rsid w:val="007A7DF6"/>
    <w:rsid w:val="007B014C"/>
    <w:rsid w:val="007B1EEB"/>
    <w:rsid w:val="007B29DD"/>
    <w:rsid w:val="007B5520"/>
    <w:rsid w:val="007B57F5"/>
    <w:rsid w:val="007B6055"/>
    <w:rsid w:val="007B6BAA"/>
    <w:rsid w:val="007B7980"/>
    <w:rsid w:val="007C0400"/>
    <w:rsid w:val="007C215C"/>
    <w:rsid w:val="007C234F"/>
    <w:rsid w:val="007C42A0"/>
    <w:rsid w:val="007C543D"/>
    <w:rsid w:val="007C561D"/>
    <w:rsid w:val="007C5A66"/>
    <w:rsid w:val="007C7A16"/>
    <w:rsid w:val="007D002A"/>
    <w:rsid w:val="007D03B1"/>
    <w:rsid w:val="007D3758"/>
    <w:rsid w:val="007D4BCF"/>
    <w:rsid w:val="007D51E4"/>
    <w:rsid w:val="007D5AC6"/>
    <w:rsid w:val="007D7413"/>
    <w:rsid w:val="007D76DA"/>
    <w:rsid w:val="007E16A6"/>
    <w:rsid w:val="007E1828"/>
    <w:rsid w:val="007E1991"/>
    <w:rsid w:val="007E471F"/>
    <w:rsid w:val="007E4CDB"/>
    <w:rsid w:val="007E589C"/>
    <w:rsid w:val="007E5D00"/>
    <w:rsid w:val="007E611A"/>
    <w:rsid w:val="007E70DF"/>
    <w:rsid w:val="007E723E"/>
    <w:rsid w:val="007E7630"/>
    <w:rsid w:val="007F0315"/>
    <w:rsid w:val="007F129F"/>
    <w:rsid w:val="007F1FE7"/>
    <w:rsid w:val="007F24C7"/>
    <w:rsid w:val="007F2AB0"/>
    <w:rsid w:val="007F33D8"/>
    <w:rsid w:val="007F3A43"/>
    <w:rsid w:val="007F3ED1"/>
    <w:rsid w:val="007F452B"/>
    <w:rsid w:val="007F4787"/>
    <w:rsid w:val="007F790F"/>
    <w:rsid w:val="007F7AD5"/>
    <w:rsid w:val="0080078B"/>
    <w:rsid w:val="0080096C"/>
    <w:rsid w:val="00801240"/>
    <w:rsid w:val="008014AA"/>
    <w:rsid w:val="00801BB3"/>
    <w:rsid w:val="00802CE5"/>
    <w:rsid w:val="00803565"/>
    <w:rsid w:val="00804034"/>
    <w:rsid w:val="00804A9C"/>
    <w:rsid w:val="008050EE"/>
    <w:rsid w:val="00805B38"/>
    <w:rsid w:val="0080623F"/>
    <w:rsid w:val="0080684C"/>
    <w:rsid w:val="00806971"/>
    <w:rsid w:val="00807168"/>
    <w:rsid w:val="00810CE8"/>
    <w:rsid w:val="00811319"/>
    <w:rsid w:val="008118B5"/>
    <w:rsid w:val="00812E0F"/>
    <w:rsid w:val="008132B1"/>
    <w:rsid w:val="00814380"/>
    <w:rsid w:val="00814F5B"/>
    <w:rsid w:val="00815972"/>
    <w:rsid w:val="00815F22"/>
    <w:rsid w:val="00817407"/>
    <w:rsid w:val="00817FDB"/>
    <w:rsid w:val="00820647"/>
    <w:rsid w:val="00820764"/>
    <w:rsid w:val="008218B4"/>
    <w:rsid w:val="00822FE4"/>
    <w:rsid w:val="008235A4"/>
    <w:rsid w:val="00825E9B"/>
    <w:rsid w:val="00825F4C"/>
    <w:rsid w:val="00830E3C"/>
    <w:rsid w:val="00831A48"/>
    <w:rsid w:val="00831E80"/>
    <w:rsid w:val="008324E7"/>
    <w:rsid w:val="0083300A"/>
    <w:rsid w:val="00834230"/>
    <w:rsid w:val="00835273"/>
    <w:rsid w:val="00835961"/>
    <w:rsid w:val="00836371"/>
    <w:rsid w:val="008366DA"/>
    <w:rsid w:val="00836B0F"/>
    <w:rsid w:val="00840CDD"/>
    <w:rsid w:val="00843009"/>
    <w:rsid w:val="00844260"/>
    <w:rsid w:val="008442A3"/>
    <w:rsid w:val="00844720"/>
    <w:rsid w:val="00845832"/>
    <w:rsid w:val="00846836"/>
    <w:rsid w:val="00852413"/>
    <w:rsid w:val="0085268F"/>
    <w:rsid w:val="00854D10"/>
    <w:rsid w:val="00855AD5"/>
    <w:rsid w:val="00855B2E"/>
    <w:rsid w:val="00855F57"/>
    <w:rsid w:val="00856AC2"/>
    <w:rsid w:val="008616D9"/>
    <w:rsid w:val="0086393C"/>
    <w:rsid w:val="00864D75"/>
    <w:rsid w:val="0086534D"/>
    <w:rsid w:val="008670E2"/>
    <w:rsid w:val="008710E5"/>
    <w:rsid w:val="00871CAE"/>
    <w:rsid w:val="00872D26"/>
    <w:rsid w:val="00873FE8"/>
    <w:rsid w:val="008755B4"/>
    <w:rsid w:val="00875920"/>
    <w:rsid w:val="00876479"/>
    <w:rsid w:val="00877B03"/>
    <w:rsid w:val="00880FD2"/>
    <w:rsid w:val="008812BC"/>
    <w:rsid w:val="008823C6"/>
    <w:rsid w:val="00882B2B"/>
    <w:rsid w:val="00882E30"/>
    <w:rsid w:val="008845D9"/>
    <w:rsid w:val="00884CE8"/>
    <w:rsid w:val="00885D42"/>
    <w:rsid w:val="00887F5D"/>
    <w:rsid w:val="00892916"/>
    <w:rsid w:val="00893408"/>
    <w:rsid w:val="00893792"/>
    <w:rsid w:val="008940EB"/>
    <w:rsid w:val="00894307"/>
    <w:rsid w:val="00894C91"/>
    <w:rsid w:val="008A26E8"/>
    <w:rsid w:val="008A3A6F"/>
    <w:rsid w:val="008A3E22"/>
    <w:rsid w:val="008A41CE"/>
    <w:rsid w:val="008A428B"/>
    <w:rsid w:val="008A558B"/>
    <w:rsid w:val="008A582E"/>
    <w:rsid w:val="008A626A"/>
    <w:rsid w:val="008A714F"/>
    <w:rsid w:val="008B1ACA"/>
    <w:rsid w:val="008B397C"/>
    <w:rsid w:val="008B3B86"/>
    <w:rsid w:val="008B3C75"/>
    <w:rsid w:val="008B4D8D"/>
    <w:rsid w:val="008B54CD"/>
    <w:rsid w:val="008B5F34"/>
    <w:rsid w:val="008B65C4"/>
    <w:rsid w:val="008B7B11"/>
    <w:rsid w:val="008C0DC0"/>
    <w:rsid w:val="008C3C15"/>
    <w:rsid w:val="008C433D"/>
    <w:rsid w:val="008C6363"/>
    <w:rsid w:val="008C6419"/>
    <w:rsid w:val="008C71DF"/>
    <w:rsid w:val="008C78F4"/>
    <w:rsid w:val="008C7977"/>
    <w:rsid w:val="008D02EB"/>
    <w:rsid w:val="008D198A"/>
    <w:rsid w:val="008D1DD7"/>
    <w:rsid w:val="008D33E6"/>
    <w:rsid w:val="008D4931"/>
    <w:rsid w:val="008D50CC"/>
    <w:rsid w:val="008D6DD2"/>
    <w:rsid w:val="008D6E48"/>
    <w:rsid w:val="008D6F4B"/>
    <w:rsid w:val="008D7D96"/>
    <w:rsid w:val="008D7DB7"/>
    <w:rsid w:val="008E048B"/>
    <w:rsid w:val="008E06C7"/>
    <w:rsid w:val="008E127E"/>
    <w:rsid w:val="008E2611"/>
    <w:rsid w:val="008E491B"/>
    <w:rsid w:val="008E4F15"/>
    <w:rsid w:val="008E706D"/>
    <w:rsid w:val="008E7E26"/>
    <w:rsid w:val="008F1234"/>
    <w:rsid w:val="008F270F"/>
    <w:rsid w:val="008F2C0B"/>
    <w:rsid w:val="008F2F40"/>
    <w:rsid w:val="008F4269"/>
    <w:rsid w:val="008F4CF2"/>
    <w:rsid w:val="008F5712"/>
    <w:rsid w:val="008F75B2"/>
    <w:rsid w:val="009002DB"/>
    <w:rsid w:val="009005EE"/>
    <w:rsid w:val="00900737"/>
    <w:rsid w:val="0090152A"/>
    <w:rsid w:val="00902609"/>
    <w:rsid w:val="00902BDA"/>
    <w:rsid w:val="00902FEB"/>
    <w:rsid w:val="00903272"/>
    <w:rsid w:val="00903C44"/>
    <w:rsid w:val="0090416A"/>
    <w:rsid w:val="00905292"/>
    <w:rsid w:val="00905E3C"/>
    <w:rsid w:val="00907FC2"/>
    <w:rsid w:val="00910663"/>
    <w:rsid w:val="009109F8"/>
    <w:rsid w:val="00911274"/>
    <w:rsid w:val="00911918"/>
    <w:rsid w:val="00912619"/>
    <w:rsid w:val="00913B4D"/>
    <w:rsid w:val="00916CE0"/>
    <w:rsid w:val="00917268"/>
    <w:rsid w:val="0092058C"/>
    <w:rsid w:val="00920860"/>
    <w:rsid w:val="00921402"/>
    <w:rsid w:val="009220A6"/>
    <w:rsid w:val="009230C6"/>
    <w:rsid w:val="0093046B"/>
    <w:rsid w:val="009310EE"/>
    <w:rsid w:val="00931DCC"/>
    <w:rsid w:val="009346D9"/>
    <w:rsid w:val="00936AA1"/>
    <w:rsid w:val="00937EED"/>
    <w:rsid w:val="00945125"/>
    <w:rsid w:val="00945DE4"/>
    <w:rsid w:val="00951B8F"/>
    <w:rsid w:val="009525C8"/>
    <w:rsid w:val="009541EA"/>
    <w:rsid w:val="0095618C"/>
    <w:rsid w:val="0095680E"/>
    <w:rsid w:val="009569DB"/>
    <w:rsid w:val="00956FC5"/>
    <w:rsid w:val="00957556"/>
    <w:rsid w:val="009600F7"/>
    <w:rsid w:val="009601C7"/>
    <w:rsid w:val="00960317"/>
    <w:rsid w:val="00961004"/>
    <w:rsid w:val="009620C8"/>
    <w:rsid w:val="00963264"/>
    <w:rsid w:val="0096333F"/>
    <w:rsid w:val="0096381C"/>
    <w:rsid w:val="009638BF"/>
    <w:rsid w:val="00964E85"/>
    <w:rsid w:val="0097295D"/>
    <w:rsid w:val="009742BD"/>
    <w:rsid w:val="00974FC3"/>
    <w:rsid w:val="00975A8E"/>
    <w:rsid w:val="009770CB"/>
    <w:rsid w:val="00980FAA"/>
    <w:rsid w:val="00981677"/>
    <w:rsid w:val="009819EC"/>
    <w:rsid w:val="009836B7"/>
    <w:rsid w:val="00986F5B"/>
    <w:rsid w:val="00990864"/>
    <w:rsid w:val="00990B44"/>
    <w:rsid w:val="00991324"/>
    <w:rsid w:val="009926F5"/>
    <w:rsid w:val="00992F3F"/>
    <w:rsid w:val="009930F4"/>
    <w:rsid w:val="00993D0F"/>
    <w:rsid w:val="0099521A"/>
    <w:rsid w:val="00996750"/>
    <w:rsid w:val="00997A8E"/>
    <w:rsid w:val="009A0723"/>
    <w:rsid w:val="009A1584"/>
    <w:rsid w:val="009A1F46"/>
    <w:rsid w:val="009A201F"/>
    <w:rsid w:val="009A21DC"/>
    <w:rsid w:val="009A3986"/>
    <w:rsid w:val="009A50A2"/>
    <w:rsid w:val="009A7C4B"/>
    <w:rsid w:val="009A7E76"/>
    <w:rsid w:val="009B0231"/>
    <w:rsid w:val="009B0831"/>
    <w:rsid w:val="009B0B6B"/>
    <w:rsid w:val="009B1527"/>
    <w:rsid w:val="009B2FE8"/>
    <w:rsid w:val="009B3869"/>
    <w:rsid w:val="009B437F"/>
    <w:rsid w:val="009B6DCD"/>
    <w:rsid w:val="009B774B"/>
    <w:rsid w:val="009B7C4B"/>
    <w:rsid w:val="009C0502"/>
    <w:rsid w:val="009C0F1C"/>
    <w:rsid w:val="009C149C"/>
    <w:rsid w:val="009C1BA2"/>
    <w:rsid w:val="009C229B"/>
    <w:rsid w:val="009C2785"/>
    <w:rsid w:val="009C3A6B"/>
    <w:rsid w:val="009C3E39"/>
    <w:rsid w:val="009C7EA5"/>
    <w:rsid w:val="009D09EE"/>
    <w:rsid w:val="009D21E3"/>
    <w:rsid w:val="009D23FE"/>
    <w:rsid w:val="009D2D3F"/>
    <w:rsid w:val="009D3432"/>
    <w:rsid w:val="009D3564"/>
    <w:rsid w:val="009D5185"/>
    <w:rsid w:val="009D5704"/>
    <w:rsid w:val="009D78A4"/>
    <w:rsid w:val="009E0D31"/>
    <w:rsid w:val="009E1FD6"/>
    <w:rsid w:val="009E2008"/>
    <w:rsid w:val="009E26D3"/>
    <w:rsid w:val="009E3C0A"/>
    <w:rsid w:val="009E420C"/>
    <w:rsid w:val="009E4EF4"/>
    <w:rsid w:val="009E5929"/>
    <w:rsid w:val="009E6CA8"/>
    <w:rsid w:val="009E73C8"/>
    <w:rsid w:val="009E749B"/>
    <w:rsid w:val="009F1499"/>
    <w:rsid w:val="009F19A5"/>
    <w:rsid w:val="009F1AEB"/>
    <w:rsid w:val="009F1E0A"/>
    <w:rsid w:val="009F209F"/>
    <w:rsid w:val="009F39C8"/>
    <w:rsid w:val="009F4656"/>
    <w:rsid w:val="009F5727"/>
    <w:rsid w:val="009F677B"/>
    <w:rsid w:val="00A00077"/>
    <w:rsid w:val="00A01066"/>
    <w:rsid w:val="00A011C2"/>
    <w:rsid w:val="00A0228F"/>
    <w:rsid w:val="00A049AA"/>
    <w:rsid w:val="00A04BF7"/>
    <w:rsid w:val="00A0607C"/>
    <w:rsid w:val="00A0610E"/>
    <w:rsid w:val="00A061D7"/>
    <w:rsid w:val="00A06E75"/>
    <w:rsid w:val="00A073B5"/>
    <w:rsid w:val="00A10774"/>
    <w:rsid w:val="00A11A17"/>
    <w:rsid w:val="00A1266A"/>
    <w:rsid w:val="00A13A31"/>
    <w:rsid w:val="00A13FE0"/>
    <w:rsid w:val="00A15C8F"/>
    <w:rsid w:val="00A16827"/>
    <w:rsid w:val="00A17007"/>
    <w:rsid w:val="00A1785B"/>
    <w:rsid w:val="00A17B13"/>
    <w:rsid w:val="00A17B24"/>
    <w:rsid w:val="00A20716"/>
    <w:rsid w:val="00A2211C"/>
    <w:rsid w:val="00A23123"/>
    <w:rsid w:val="00A231D4"/>
    <w:rsid w:val="00A2351F"/>
    <w:rsid w:val="00A2359C"/>
    <w:rsid w:val="00A239D0"/>
    <w:rsid w:val="00A240E7"/>
    <w:rsid w:val="00A25208"/>
    <w:rsid w:val="00A25702"/>
    <w:rsid w:val="00A26AA5"/>
    <w:rsid w:val="00A270AA"/>
    <w:rsid w:val="00A2784C"/>
    <w:rsid w:val="00A27A53"/>
    <w:rsid w:val="00A27BC1"/>
    <w:rsid w:val="00A30951"/>
    <w:rsid w:val="00A30BDF"/>
    <w:rsid w:val="00A311BF"/>
    <w:rsid w:val="00A317E7"/>
    <w:rsid w:val="00A31B90"/>
    <w:rsid w:val="00A34B82"/>
    <w:rsid w:val="00A35784"/>
    <w:rsid w:val="00A4031B"/>
    <w:rsid w:val="00A4077A"/>
    <w:rsid w:val="00A420CA"/>
    <w:rsid w:val="00A43200"/>
    <w:rsid w:val="00A44354"/>
    <w:rsid w:val="00A452C6"/>
    <w:rsid w:val="00A46D47"/>
    <w:rsid w:val="00A478BD"/>
    <w:rsid w:val="00A5178B"/>
    <w:rsid w:val="00A518FD"/>
    <w:rsid w:val="00A51FF2"/>
    <w:rsid w:val="00A54523"/>
    <w:rsid w:val="00A60B8A"/>
    <w:rsid w:val="00A61357"/>
    <w:rsid w:val="00A64F3D"/>
    <w:rsid w:val="00A65B4E"/>
    <w:rsid w:val="00A67613"/>
    <w:rsid w:val="00A70446"/>
    <w:rsid w:val="00A706A0"/>
    <w:rsid w:val="00A71528"/>
    <w:rsid w:val="00A72DCF"/>
    <w:rsid w:val="00A73CFE"/>
    <w:rsid w:val="00A73DCD"/>
    <w:rsid w:val="00A73DCE"/>
    <w:rsid w:val="00A73F65"/>
    <w:rsid w:val="00A76087"/>
    <w:rsid w:val="00A77235"/>
    <w:rsid w:val="00A772D1"/>
    <w:rsid w:val="00A77842"/>
    <w:rsid w:val="00A77BF1"/>
    <w:rsid w:val="00A815CD"/>
    <w:rsid w:val="00A81F3B"/>
    <w:rsid w:val="00A82ABA"/>
    <w:rsid w:val="00A8568D"/>
    <w:rsid w:val="00A85B90"/>
    <w:rsid w:val="00A86F9C"/>
    <w:rsid w:val="00A87601"/>
    <w:rsid w:val="00A87626"/>
    <w:rsid w:val="00A90742"/>
    <w:rsid w:val="00A91DB8"/>
    <w:rsid w:val="00A93850"/>
    <w:rsid w:val="00A96947"/>
    <w:rsid w:val="00A96CD7"/>
    <w:rsid w:val="00AA0C1D"/>
    <w:rsid w:val="00AA14FF"/>
    <w:rsid w:val="00AA1605"/>
    <w:rsid w:val="00AA1CD7"/>
    <w:rsid w:val="00AA231E"/>
    <w:rsid w:val="00AA3E31"/>
    <w:rsid w:val="00AA42FB"/>
    <w:rsid w:val="00AA4769"/>
    <w:rsid w:val="00AA5388"/>
    <w:rsid w:val="00AA5726"/>
    <w:rsid w:val="00AA583A"/>
    <w:rsid w:val="00AA5FF4"/>
    <w:rsid w:val="00AA7F7D"/>
    <w:rsid w:val="00AB0CD7"/>
    <w:rsid w:val="00AB0D97"/>
    <w:rsid w:val="00AB0EC3"/>
    <w:rsid w:val="00AB1A12"/>
    <w:rsid w:val="00AB37CF"/>
    <w:rsid w:val="00AB3E8D"/>
    <w:rsid w:val="00AB421C"/>
    <w:rsid w:val="00AB4A45"/>
    <w:rsid w:val="00AB4C12"/>
    <w:rsid w:val="00AB6D78"/>
    <w:rsid w:val="00AC03E6"/>
    <w:rsid w:val="00AC1D90"/>
    <w:rsid w:val="00AC32FB"/>
    <w:rsid w:val="00AC3479"/>
    <w:rsid w:val="00AC3A9E"/>
    <w:rsid w:val="00AC4A5D"/>
    <w:rsid w:val="00AC5677"/>
    <w:rsid w:val="00AC56BD"/>
    <w:rsid w:val="00AC5950"/>
    <w:rsid w:val="00AC5A6E"/>
    <w:rsid w:val="00AD11C8"/>
    <w:rsid w:val="00AD2DF5"/>
    <w:rsid w:val="00AD39C8"/>
    <w:rsid w:val="00AD4635"/>
    <w:rsid w:val="00AD5749"/>
    <w:rsid w:val="00AD592C"/>
    <w:rsid w:val="00AD6EFC"/>
    <w:rsid w:val="00AE24DC"/>
    <w:rsid w:val="00AE2621"/>
    <w:rsid w:val="00AE2F43"/>
    <w:rsid w:val="00AE30D0"/>
    <w:rsid w:val="00AE3395"/>
    <w:rsid w:val="00AE3A63"/>
    <w:rsid w:val="00AE3DFF"/>
    <w:rsid w:val="00AE3FEB"/>
    <w:rsid w:val="00AE4631"/>
    <w:rsid w:val="00AE5AF6"/>
    <w:rsid w:val="00AE7554"/>
    <w:rsid w:val="00AE7EBD"/>
    <w:rsid w:val="00AF048C"/>
    <w:rsid w:val="00AF053A"/>
    <w:rsid w:val="00AF0C6E"/>
    <w:rsid w:val="00AF2209"/>
    <w:rsid w:val="00AF2382"/>
    <w:rsid w:val="00AF2A03"/>
    <w:rsid w:val="00AF38A8"/>
    <w:rsid w:val="00AF4A10"/>
    <w:rsid w:val="00AF65AE"/>
    <w:rsid w:val="00B002E5"/>
    <w:rsid w:val="00B00771"/>
    <w:rsid w:val="00B011FE"/>
    <w:rsid w:val="00B0251A"/>
    <w:rsid w:val="00B02D9C"/>
    <w:rsid w:val="00B045F5"/>
    <w:rsid w:val="00B04658"/>
    <w:rsid w:val="00B11817"/>
    <w:rsid w:val="00B118BB"/>
    <w:rsid w:val="00B13881"/>
    <w:rsid w:val="00B15066"/>
    <w:rsid w:val="00B152F8"/>
    <w:rsid w:val="00B15ADC"/>
    <w:rsid w:val="00B1759E"/>
    <w:rsid w:val="00B1761C"/>
    <w:rsid w:val="00B20445"/>
    <w:rsid w:val="00B20972"/>
    <w:rsid w:val="00B20C46"/>
    <w:rsid w:val="00B20FC4"/>
    <w:rsid w:val="00B22C5D"/>
    <w:rsid w:val="00B22E5D"/>
    <w:rsid w:val="00B255EA"/>
    <w:rsid w:val="00B25615"/>
    <w:rsid w:val="00B26190"/>
    <w:rsid w:val="00B302B2"/>
    <w:rsid w:val="00B31158"/>
    <w:rsid w:val="00B313B0"/>
    <w:rsid w:val="00B3156F"/>
    <w:rsid w:val="00B34616"/>
    <w:rsid w:val="00B3587E"/>
    <w:rsid w:val="00B35ED4"/>
    <w:rsid w:val="00B3742C"/>
    <w:rsid w:val="00B37985"/>
    <w:rsid w:val="00B416BD"/>
    <w:rsid w:val="00B417ED"/>
    <w:rsid w:val="00B44682"/>
    <w:rsid w:val="00B4601F"/>
    <w:rsid w:val="00B462D4"/>
    <w:rsid w:val="00B46FD5"/>
    <w:rsid w:val="00B476DE"/>
    <w:rsid w:val="00B478BB"/>
    <w:rsid w:val="00B478D9"/>
    <w:rsid w:val="00B47BEA"/>
    <w:rsid w:val="00B501EC"/>
    <w:rsid w:val="00B50420"/>
    <w:rsid w:val="00B50670"/>
    <w:rsid w:val="00B516BF"/>
    <w:rsid w:val="00B5192D"/>
    <w:rsid w:val="00B530DE"/>
    <w:rsid w:val="00B55917"/>
    <w:rsid w:val="00B56472"/>
    <w:rsid w:val="00B572D6"/>
    <w:rsid w:val="00B60B7C"/>
    <w:rsid w:val="00B61FF5"/>
    <w:rsid w:val="00B637C0"/>
    <w:rsid w:val="00B6410A"/>
    <w:rsid w:val="00B646F7"/>
    <w:rsid w:val="00B650BF"/>
    <w:rsid w:val="00B66592"/>
    <w:rsid w:val="00B67348"/>
    <w:rsid w:val="00B67550"/>
    <w:rsid w:val="00B702BE"/>
    <w:rsid w:val="00B70B22"/>
    <w:rsid w:val="00B7241D"/>
    <w:rsid w:val="00B73637"/>
    <w:rsid w:val="00B74D03"/>
    <w:rsid w:val="00B74FA9"/>
    <w:rsid w:val="00B759A0"/>
    <w:rsid w:val="00B76156"/>
    <w:rsid w:val="00B7690A"/>
    <w:rsid w:val="00B76B56"/>
    <w:rsid w:val="00B77233"/>
    <w:rsid w:val="00B802B5"/>
    <w:rsid w:val="00B8030D"/>
    <w:rsid w:val="00B80AD1"/>
    <w:rsid w:val="00B83EBF"/>
    <w:rsid w:val="00B868BE"/>
    <w:rsid w:val="00B917B4"/>
    <w:rsid w:val="00B92C55"/>
    <w:rsid w:val="00B938B5"/>
    <w:rsid w:val="00B93926"/>
    <w:rsid w:val="00B93DE5"/>
    <w:rsid w:val="00B95065"/>
    <w:rsid w:val="00B959A3"/>
    <w:rsid w:val="00B96B92"/>
    <w:rsid w:val="00B9769C"/>
    <w:rsid w:val="00BA02A4"/>
    <w:rsid w:val="00BA0B14"/>
    <w:rsid w:val="00BA24DB"/>
    <w:rsid w:val="00BA36B7"/>
    <w:rsid w:val="00BA462E"/>
    <w:rsid w:val="00BA485F"/>
    <w:rsid w:val="00BA4CED"/>
    <w:rsid w:val="00BA53C9"/>
    <w:rsid w:val="00BB0559"/>
    <w:rsid w:val="00BB05A4"/>
    <w:rsid w:val="00BB07B2"/>
    <w:rsid w:val="00BB0BCC"/>
    <w:rsid w:val="00BB19D3"/>
    <w:rsid w:val="00BB338C"/>
    <w:rsid w:val="00BB43B6"/>
    <w:rsid w:val="00BB45D4"/>
    <w:rsid w:val="00BB5A56"/>
    <w:rsid w:val="00BB5C0B"/>
    <w:rsid w:val="00BB64E0"/>
    <w:rsid w:val="00BB7615"/>
    <w:rsid w:val="00BC01ED"/>
    <w:rsid w:val="00BC0586"/>
    <w:rsid w:val="00BC0CFF"/>
    <w:rsid w:val="00BC12D3"/>
    <w:rsid w:val="00BC3F17"/>
    <w:rsid w:val="00BC5AED"/>
    <w:rsid w:val="00BC6491"/>
    <w:rsid w:val="00BD00C6"/>
    <w:rsid w:val="00BD3229"/>
    <w:rsid w:val="00BD5778"/>
    <w:rsid w:val="00BD6868"/>
    <w:rsid w:val="00BE1FD5"/>
    <w:rsid w:val="00BE40B4"/>
    <w:rsid w:val="00BE47AF"/>
    <w:rsid w:val="00BE5E22"/>
    <w:rsid w:val="00BE7691"/>
    <w:rsid w:val="00BE7924"/>
    <w:rsid w:val="00BE7E94"/>
    <w:rsid w:val="00BF0161"/>
    <w:rsid w:val="00BF04E8"/>
    <w:rsid w:val="00BF1624"/>
    <w:rsid w:val="00BF3733"/>
    <w:rsid w:val="00BF52FB"/>
    <w:rsid w:val="00BF62D6"/>
    <w:rsid w:val="00BF79F7"/>
    <w:rsid w:val="00BF7B82"/>
    <w:rsid w:val="00BF7DE0"/>
    <w:rsid w:val="00C0162C"/>
    <w:rsid w:val="00C01BB4"/>
    <w:rsid w:val="00C01D27"/>
    <w:rsid w:val="00C03DF7"/>
    <w:rsid w:val="00C0523B"/>
    <w:rsid w:val="00C0597F"/>
    <w:rsid w:val="00C07EDF"/>
    <w:rsid w:val="00C10768"/>
    <w:rsid w:val="00C10771"/>
    <w:rsid w:val="00C10A98"/>
    <w:rsid w:val="00C126F0"/>
    <w:rsid w:val="00C12B00"/>
    <w:rsid w:val="00C12BFC"/>
    <w:rsid w:val="00C13E15"/>
    <w:rsid w:val="00C149D3"/>
    <w:rsid w:val="00C14CFF"/>
    <w:rsid w:val="00C150CF"/>
    <w:rsid w:val="00C15F6E"/>
    <w:rsid w:val="00C16E36"/>
    <w:rsid w:val="00C17359"/>
    <w:rsid w:val="00C21D01"/>
    <w:rsid w:val="00C21D98"/>
    <w:rsid w:val="00C23BF2"/>
    <w:rsid w:val="00C2530C"/>
    <w:rsid w:val="00C2559D"/>
    <w:rsid w:val="00C257AE"/>
    <w:rsid w:val="00C25C8C"/>
    <w:rsid w:val="00C27018"/>
    <w:rsid w:val="00C32766"/>
    <w:rsid w:val="00C3636A"/>
    <w:rsid w:val="00C36449"/>
    <w:rsid w:val="00C37126"/>
    <w:rsid w:val="00C454BA"/>
    <w:rsid w:val="00C47A9C"/>
    <w:rsid w:val="00C47F0E"/>
    <w:rsid w:val="00C50587"/>
    <w:rsid w:val="00C5110A"/>
    <w:rsid w:val="00C51361"/>
    <w:rsid w:val="00C517A1"/>
    <w:rsid w:val="00C52932"/>
    <w:rsid w:val="00C52BC6"/>
    <w:rsid w:val="00C5331F"/>
    <w:rsid w:val="00C53ED6"/>
    <w:rsid w:val="00C546EE"/>
    <w:rsid w:val="00C55FC1"/>
    <w:rsid w:val="00C60752"/>
    <w:rsid w:val="00C61B33"/>
    <w:rsid w:val="00C634FB"/>
    <w:rsid w:val="00C636CC"/>
    <w:rsid w:val="00C63B18"/>
    <w:rsid w:val="00C6477E"/>
    <w:rsid w:val="00C653A4"/>
    <w:rsid w:val="00C66EA4"/>
    <w:rsid w:val="00C70567"/>
    <w:rsid w:val="00C70808"/>
    <w:rsid w:val="00C73E5A"/>
    <w:rsid w:val="00C744A0"/>
    <w:rsid w:val="00C74B59"/>
    <w:rsid w:val="00C74BE8"/>
    <w:rsid w:val="00C751B4"/>
    <w:rsid w:val="00C80547"/>
    <w:rsid w:val="00C805F2"/>
    <w:rsid w:val="00C812C2"/>
    <w:rsid w:val="00C8229F"/>
    <w:rsid w:val="00C84D7E"/>
    <w:rsid w:val="00C85618"/>
    <w:rsid w:val="00C85960"/>
    <w:rsid w:val="00C866EC"/>
    <w:rsid w:val="00C867FE"/>
    <w:rsid w:val="00C904D9"/>
    <w:rsid w:val="00C92743"/>
    <w:rsid w:val="00C9286F"/>
    <w:rsid w:val="00C9326B"/>
    <w:rsid w:val="00C93F0F"/>
    <w:rsid w:val="00C942A7"/>
    <w:rsid w:val="00C94B15"/>
    <w:rsid w:val="00C95FCB"/>
    <w:rsid w:val="00C9638A"/>
    <w:rsid w:val="00C96C44"/>
    <w:rsid w:val="00CA218E"/>
    <w:rsid w:val="00CA49C7"/>
    <w:rsid w:val="00CA6237"/>
    <w:rsid w:val="00CA77B7"/>
    <w:rsid w:val="00CB12BE"/>
    <w:rsid w:val="00CB26CD"/>
    <w:rsid w:val="00CB34DC"/>
    <w:rsid w:val="00CB3ADD"/>
    <w:rsid w:val="00CB4BD4"/>
    <w:rsid w:val="00CB4E55"/>
    <w:rsid w:val="00CB56F1"/>
    <w:rsid w:val="00CB64E4"/>
    <w:rsid w:val="00CB6669"/>
    <w:rsid w:val="00CC27FE"/>
    <w:rsid w:val="00CC311F"/>
    <w:rsid w:val="00CC5EC7"/>
    <w:rsid w:val="00CC70A3"/>
    <w:rsid w:val="00CC749C"/>
    <w:rsid w:val="00CD06AE"/>
    <w:rsid w:val="00CD10AE"/>
    <w:rsid w:val="00CD2144"/>
    <w:rsid w:val="00CD2E31"/>
    <w:rsid w:val="00CD3984"/>
    <w:rsid w:val="00CD45AE"/>
    <w:rsid w:val="00CD45CD"/>
    <w:rsid w:val="00CD5B2E"/>
    <w:rsid w:val="00CD5F38"/>
    <w:rsid w:val="00CD6127"/>
    <w:rsid w:val="00CD69E1"/>
    <w:rsid w:val="00CE258F"/>
    <w:rsid w:val="00CE354E"/>
    <w:rsid w:val="00CE3FD2"/>
    <w:rsid w:val="00CE464A"/>
    <w:rsid w:val="00CE4B56"/>
    <w:rsid w:val="00CE4E1D"/>
    <w:rsid w:val="00CE6053"/>
    <w:rsid w:val="00CF0727"/>
    <w:rsid w:val="00CF39F9"/>
    <w:rsid w:val="00CF3A26"/>
    <w:rsid w:val="00CF4B52"/>
    <w:rsid w:val="00CF5E3F"/>
    <w:rsid w:val="00CF63B6"/>
    <w:rsid w:val="00CF66CA"/>
    <w:rsid w:val="00CF6A48"/>
    <w:rsid w:val="00CF6E87"/>
    <w:rsid w:val="00CF7C8E"/>
    <w:rsid w:val="00D00A49"/>
    <w:rsid w:val="00D041BD"/>
    <w:rsid w:val="00D055EE"/>
    <w:rsid w:val="00D06567"/>
    <w:rsid w:val="00D12802"/>
    <w:rsid w:val="00D12F43"/>
    <w:rsid w:val="00D1392F"/>
    <w:rsid w:val="00D144DD"/>
    <w:rsid w:val="00D1488C"/>
    <w:rsid w:val="00D14EE6"/>
    <w:rsid w:val="00D15C26"/>
    <w:rsid w:val="00D1630E"/>
    <w:rsid w:val="00D17640"/>
    <w:rsid w:val="00D201B9"/>
    <w:rsid w:val="00D21F4C"/>
    <w:rsid w:val="00D223B2"/>
    <w:rsid w:val="00D23080"/>
    <w:rsid w:val="00D23370"/>
    <w:rsid w:val="00D239AF"/>
    <w:rsid w:val="00D239D5"/>
    <w:rsid w:val="00D23B3D"/>
    <w:rsid w:val="00D24653"/>
    <w:rsid w:val="00D25ADD"/>
    <w:rsid w:val="00D25C51"/>
    <w:rsid w:val="00D273F0"/>
    <w:rsid w:val="00D3044B"/>
    <w:rsid w:val="00D3081C"/>
    <w:rsid w:val="00D3290D"/>
    <w:rsid w:val="00D32CBA"/>
    <w:rsid w:val="00D35CB0"/>
    <w:rsid w:val="00D360E0"/>
    <w:rsid w:val="00D42C23"/>
    <w:rsid w:val="00D42EA7"/>
    <w:rsid w:val="00D43FB5"/>
    <w:rsid w:val="00D440BB"/>
    <w:rsid w:val="00D44ADD"/>
    <w:rsid w:val="00D46591"/>
    <w:rsid w:val="00D47C69"/>
    <w:rsid w:val="00D54872"/>
    <w:rsid w:val="00D548D3"/>
    <w:rsid w:val="00D552B8"/>
    <w:rsid w:val="00D55D5B"/>
    <w:rsid w:val="00D55F8A"/>
    <w:rsid w:val="00D5632D"/>
    <w:rsid w:val="00D57C0B"/>
    <w:rsid w:val="00D61564"/>
    <w:rsid w:val="00D62033"/>
    <w:rsid w:val="00D6262F"/>
    <w:rsid w:val="00D6334F"/>
    <w:rsid w:val="00D63FD2"/>
    <w:rsid w:val="00D64AFD"/>
    <w:rsid w:val="00D6646C"/>
    <w:rsid w:val="00D6692F"/>
    <w:rsid w:val="00D675AB"/>
    <w:rsid w:val="00D71BD9"/>
    <w:rsid w:val="00D73120"/>
    <w:rsid w:val="00D73744"/>
    <w:rsid w:val="00D7383E"/>
    <w:rsid w:val="00D73860"/>
    <w:rsid w:val="00D73CB8"/>
    <w:rsid w:val="00D74E02"/>
    <w:rsid w:val="00D75DC7"/>
    <w:rsid w:val="00D771BC"/>
    <w:rsid w:val="00D77B1A"/>
    <w:rsid w:val="00D80516"/>
    <w:rsid w:val="00D81F8D"/>
    <w:rsid w:val="00D83B3C"/>
    <w:rsid w:val="00D8468D"/>
    <w:rsid w:val="00D85C5C"/>
    <w:rsid w:val="00D86409"/>
    <w:rsid w:val="00D9158F"/>
    <w:rsid w:val="00D91EFE"/>
    <w:rsid w:val="00D93FDF"/>
    <w:rsid w:val="00D94701"/>
    <w:rsid w:val="00D94D9F"/>
    <w:rsid w:val="00D95F47"/>
    <w:rsid w:val="00D962CC"/>
    <w:rsid w:val="00D96E35"/>
    <w:rsid w:val="00D97149"/>
    <w:rsid w:val="00D97C03"/>
    <w:rsid w:val="00DA08D2"/>
    <w:rsid w:val="00DA1F37"/>
    <w:rsid w:val="00DA22D3"/>
    <w:rsid w:val="00DA532C"/>
    <w:rsid w:val="00DA6B76"/>
    <w:rsid w:val="00DA722A"/>
    <w:rsid w:val="00DA7FCF"/>
    <w:rsid w:val="00DB2BE4"/>
    <w:rsid w:val="00DB3302"/>
    <w:rsid w:val="00DB3703"/>
    <w:rsid w:val="00DB46B9"/>
    <w:rsid w:val="00DB55F8"/>
    <w:rsid w:val="00DB5798"/>
    <w:rsid w:val="00DB5906"/>
    <w:rsid w:val="00DB6563"/>
    <w:rsid w:val="00DB687B"/>
    <w:rsid w:val="00DB7CE9"/>
    <w:rsid w:val="00DC1150"/>
    <w:rsid w:val="00DC2F59"/>
    <w:rsid w:val="00DC3200"/>
    <w:rsid w:val="00DC3A30"/>
    <w:rsid w:val="00DC49E2"/>
    <w:rsid w:val="00DC4E34"/>
    <w:rsid w:val="00DC7FBB"/>
    <w:rsid w:val="00DD0CF9"/>
    <w:rsid w:val="00DD16B8"/>
    <w:rsid w:val="00DD31C6"/>
    <w:rsid w:val="00DD32EA"/>
    <w:rsid w:val="00DD4458"/>
    <w:rsid w:val="00DD5B90"/>
    <w:rsid w:val="00DD6497"/>
    <w:rsid w:val="00DD752D"/>
    <w:rsid w:val="00DD7B95"/>
    <w:rsid w:val="00DE01AB"/>
    <w:rsid w:val="00DE02D0"/>
    <w:rsid w:val="00DE03EE"/>
    <w:rsid w:val="00DE0876"/>
    <w:rsid w:val="00DE0995"/>
    <w:rsid w:val="00DE0D48"/>
    <w:rsid w:val="00DE0E75"/>
    <w:rsid w:val="00DE129D"/>
    <w:rsid w:val="00DE1A4E"/>
    <w:rsid w:val="00DE35D9"/>
    <w:rsid w:val="00DE4530"/>
    <w:rsid w:val="00DE4864"/>
    <w:rsid w:val="00DE4D1D"/>
    <w:rsid w:val="00DF0A0A"/>
    <w:rsid w:val="00DF0E3D"/>
    <w:rsid w:val="00DF1587"/>
    <w:rsid w:val="00DF2838"/>
    <w:rsid w:val="00DF388B"/>
    <w:rsid w:val="00DF3BB0"/>
    <w:rsid w:val="00DF4188"/>
    <w:rsid w:val="00DF4A61"/>
    <w:rsid w:val="00DF5A8A"/>
    <w:rsid w:val="00DF6900"/>
    <w:rsid w:val="00DF708F"/>
    <w:rsid w:val="00DF7B46"/>
    <w:rsid w:val="00E00B97"/>
    <w:rsid w:val="00E01FD7"/>
    <w:rsid w:val="00E0225C"/>
    <w:rsid w:val="00E02354"/>
    <w:rsid w:val="00E02F50"/>
    <w:rsid w:val="00E042C2"/>
    <w:rsid w:val="00E044F9"/>
    <w:rsid w:val="00E05874"/>
    <w:rsid w:val="00E06FB4"/>
    <w:rsid w:val="00E07DCA"/>
    <w:rsid w:val="00E10CC7"/>
    <w:rsid w:val="00E118EB"/>
    <w:rsid w:val="00E12B67"/>
    <w:rsid w:val="00E17757"/>
    <w:rsid w:val="00E2160B"/>
    <w:rsid w:val="00E228B3"/>
    <w:rsid w:val="00E24A97"/>
    <w:rsid w:val="00E25716"/>
    <w:rsid w:val="00E25EF8"/>
    <w:rsid w:val="00E277EF"/>
    <w:rsid w:val="00E27D07"/>
    <w:rsid w:val="00E303F8"/>
    <w:rsid w:val="00E307BF"/>
    <w:rsid w:val="00E30ADD"/>
    <w:rsid w:val="00E31F5D"/>
    <w:rsid w:val="00E3216D"/>
    <w:rsid w:val="00E32AE1"/>
    <w:rsid w:val="00E350D8"/>
    <w:rsid w:val="00E3559A"/>
    <w:rsid w:val="00E357B1"/>
    <w:rsid w:val="00E36393"/>
    <w:rsid w:val="00E40FE2"/>
    <w:rsid w:val="00E413CA"/>
    <w:rsid w:val="00E4551A"/>
    <w:rsid w:val="00E46AF2"/>
    <w:rsid w:val="00E46EB0"/>
    <w:rsid w:val="00E50404"/>
    <w:rsid w:val="00E50490"/>
    <w:rsid w:val="00E505CD"/>
    <w:rsid w:val="00E50632"/>
    <w:rsid w:val="00E50DC3"/>
    <w:rsid w:val="00E51058"/>
    <w:rsid w:val="00E51476"/>
    <w:rsid w:val="00E516BE"/>
    <w:rsid w:val="00E52EF3"/>
    <w:rsid w:val="00E52F84"/>
    <w:rsid w:val="00E559F1"/>
    <w:rsid w:val="00E566A7"/>
    <w:rsid w:val="00E6065A"/>
    <w:rsid w:val="00E61707"/>
    <w:rsid w:val="00E623BB"/>
    <w:rsid w:val="00E6458C"/>
    <w:rsid w:val="00E64DEB"/>
    <w:rsid w:val="00E714B2"/>
    <w:rsid w:val="00E738FA"/>
    <w:rsid w:val="00E73A08"/>
    <w:rsid w:val="00E748A3"/>
    <w:rsid w:val="00E74972"/>
    <w:rsid w:val="00E7613D"/>
    <w:rsid w:val="00E77A4E"/>
    <w:rsid w:val="00E802D7"/>
    <w:rsid w:val="00E80F0E"/>
    <w:rsid w:val="00E80F6C"/>
    <w:rsid w:val="00E8172A"/>
    <w:rsid w:val="00E81C03"/>
    <w:rsid w:val="00E83D69"/>
    <w:rsid w:val="00E8548A"/>
    <w:rsid w:val="00E86EAC"/>
    <w:rsid w:val="00E873FB"/>
    <w:rsid w:val="00E87B9C"/>
    <w:rsid w:val="00E912CA"/>
    <w:rsid w:val="00E912D8"/>
    <w:rsid w:val="00E918BE"/>
    <w:rsid w:val="00E91B0C"/>
    <w:rsid w:val="00E92787"/>
    <w:rsid w:val="00E95267"/>
    <w:rsid w:val="00E97324"/>
    <w:rsid w:val="00EA0CB4"/>
    <w:rsid w:val="00EA0E9F"/>
    <w:rsid w:val="00EA6DCD"/>
    <w:rsid w:val="00EB0585"/>
    <w:rsid w:val="00EB4892"/>
    <w:rsid w:val="00EB6027"/>
    <w:rsid w:val="00EB655C"/>
    <w:rsid w:val="00EB6D09"/>
    <w:rsid w:val="00EB77D2"/>
    <w:rsid w:val="00EB7FE4"/>
    <w:rsid w:val="00EC2206"/>
    <w:rsid w:val="00EC38A3"/>
    <w:rsid w:val="00EC445A"/>
    <w:rsid w:val="00EC47A2"/>
    <w:rsid w:val="00EC5F1D"/>
    <w:rsid w:val="00EC6306"/>
    <w:rsid w:val="00EC6720"/>
    <w:rsid w:val="00EC6822"/>
    <w:rsid w:val="00EC6C16"/>
    <w:rsid w:val="00EC741D"/>
    <w:rsid w:val="00EC78E3"/>
    <w:rsid w:val="00ED1172"/>
    <w:rsid w:val="00ED1B1D"/>
    <w:rsid w:val="00ED2669"/>
    <w:rsid w:val="00ED2D50"/>
    <w:rsid w:val="00ED5AF7"/>
    <w:rsid w:val="00ED7C55"/>
    <w:rsid w:val="00ED7CDE"/>
    <w:rsid w:val="00ED7FA6"/>
    <w:rsid w:val="00EE0019"/>
    <w:rsid w:val="00EE01B0"/>
    <w:rsid w:val="00EE0260"/>
    <w:rsid w:val="00EE3662"/>
    <w:rsid w:val="00EE417F"/>
    <w:rsid w:val="00EE4DCB"/>
    <w:rsid w:val="00EE4EAB"/>
    <w:rsid w:val="00EE6306"/>
    <w:rsid w:val="00EE6347"/>
    <w:rsid w:val="00EE6A44"/>
    <w:rsid w:val="00EE73CD"/>
    <w:rsid w:val="00EF0E4C"/>
    <w:rsid w:val="00EF1383"/>
    <w:rsid w:val="00EF32F8"/>
    <w:rsid w:val="00EF38F5"/>
    <w:rsid w:val="00EF43BE"/>
    <w:rsid w:val="00EF5A6A"/>
    <w:rsid w:val="00EF7141"/>
    <w:rsid w:val="00EF74D4"/>
    <w:rsid w:val="00EF7A23"/>
    <w:rsid w:val="00F00A5D"/>
    <w:rsid w:val="00F00C5F"/>
    <w:rsid w:val="00F00CFC"/>
    <w:rsid w:val="00F00EBD"/>
    <w:rsid w:val="00F0107C"/>
    <w:rsid w:val="00F0171B"/>
    <w:rsid w:val="00F03001"/>
    <w:rsid w:val="00F0438C"/>
    <w:rsid w:val="00F0484A"/>
    <w:rsid w:val="00F04C24"/>
    <w:rsid w:val="00F04D0B"/>
    <w:rsid w:val="00F06949"/>
    <w:rsid w:val="00F07D1C"/>
    <w:rsid w:val="00F1299B"/>
    <w:rsid w:val="00F143AA"/>
    <w:rsid w:val="00F144D3"/>
    <w:rsid w:val="00F17011"/>
    <w:rsid w:val="00F17EC0"/>
    <w:rsid w:val="00F20733"/>
    <w:rsid w:val="00F20F81"/>
    <w:rsid w:val="00F21029"/>
    <w:rsid w:val="00F21BBB"/>
    <w:rsid w:val="00F21FC1"/>
    <w:rsid w:val="00F22961"/>
    <w:rsid w:val="00F22C2A"/>
    <w:rsid w:val="00F24216"/>
    <w:rsid w:val="00F24BCB"/>
    <w:rsid w:val="00F2538B"/>
    <w:rsid w:val="00F25C9B"/>
    <w:rsid w:val="00F26511"/>
    <w:rsid w:val="00F26B81"/>
    <w:rsid w:val="00F27B63"/>
    <w:rsid w:val="00F31570"/>
    <w:rsid w:val="00F3293A"/>
    <w:rsid w:val="00F3402C"/>
    <w:rsid w:val="00F34741"/>
    <w:rsid w:val="00F36293"/>
    <w:rsid w:val="00F363EF"/>
    <w:rsid w:val="00F408EF"/>
    <w:rsid w:val="00F40F5C"/>
    <w:rsid w:val="00F442D9"/>
    <w:rsid w:val="00F44D07"/>
    <w:rsid w:val="00F45CA7"/>
    <w:rsid w:val="00F47933"/>
    <w:rsid w:val="00F505D4"/>
    <w:rsid w:val="00F5171D"/>
    <w:rsid w:val="00F51820"/>
    <w:rsid w:val="00F518EC"/>
    <w:rsid w:val="00F52B0B"/>
    <w:rsid w:val="00F531AF"/>
    <w:rsid w:val="00F53F33"/>
    <w:rsid w:val="00F54A6B"/>
    <w:rsid w:val="00F55325"/>
    <w:rsid w:val="00F558FD"/>
    <w:rsid w:val="00F55DF4"/>
    <w:rsid w:val="00F571C2"/>
    <w:rsid w:val="00F57470"/>
    <w:rsid w:val="00F601C0"/>
    <w:rsid w:val="00F623A4"/>
    <w:rsid w:val="00F62496"/>
    <w:rsid w:val="00F643F3"/>
    <w:rsid w:val="00F64B51"/>
    <w:rsid w:val="00F6618F"/>
    <w:rsid w:val="00F67B75"/>
    <w:rsid w:val="00F718E5"/>
    <w:rsid w:val="00F72D9A"/>
    <w:rsid w:val="00F73C05"/>
    <w:rsid w:val="00F75384"/>
    <w:rsid w:val="00F75862"/>
    <w:rsid w:val="00F7734B"/>
    <w:rsid w:val="00F8065E"/>
    <w:rsid w:val="00F82F6D"/>
    <w:rsid w:val="00F8337A"/>
    <w:rsid w:val="00F83CA9"/>
    <w:rsid w:val="00F847E0"/>
    <w:rsid w:val="00F85BCE"/>
    <w:rsid w:val="00F90420"/>
    <w:rsid w:val="00F918FB"/>
    <w:rsid w:val="00F91C1F"/>
    <w:rsid w:val="00F93EC5"/>
    <w:rsid w:val="00F94442"/>
    <w:rsid w:val="00F945D0"/>
    <w:rsid w:val="00F95B71"/>
    <w:rsid w:val="00F974A8"/>
    <w:rsid w:val="00F97C7A"/>
    <w:rsid w:val="00FA044B"/>
    <w:rsid w:val="00FA0D9A"/>
    <w:rsid w:val="00FA17FA"/>
    <w:rsid w:val="00FA1873"/>
    <w:rsid w:val="00FA33A6"/>
    <w:rsid w:val="00FA4C88"/>
    <w:rsid w:val="00FA5098"/>
    <w:rsid w:val="00FA647A"/>
    <w:rsid w:val="00FA65E7"/>
    <w:rsid w:val="00FA679C"/>
    <w:rsid w:val="00FA70A1"/>
    <w:rsid w:val="00FB06F2"/>
    <w:rsid w:val="00FB0AF3"/>
    <w:rsid w:val="00FB106A"/>
    <w:rsid w:val="00FB115E"/>
    <w:rsid w:val="00FB1969"/>
    <w:rsid w:val="00FB4571"/>
    <w:rsid w:val="00FB4B3C"/>
    <w:rsid w:val="00FB4D66"/>
    <w:rsid w:val="00FB5A93"/>
    <w:rsid w:val="00FB6194"/>
    <w:rsid w:val="00FB653B"/>
    <w:rsid w:val="00FB6CED"/>
    <w:rsid w:val="00FB7ECD"/>
    <w:rsid w:val="00FC1ECA"/>
    <w:rsid w:val="00FC5CE1"/>
    <w:rsid w:val="00FC61D9"/>
    <w:rsid w:val="00FC7131"/>
    <w:rsid w:val="00FC71A3"/>
    <w:rsid w:val="00FC753F"/>
    <w:rsid w:val="00FD02F9"/>
    <w:rsid w:val="00FD2D96"/>
    <w:rsid w:val="00FD2F5C"/>
    <w:rsid w:val="00FD3DB2"/>
    <w:rsid w:val="00FD4ECC"/>
    <w:rsid w:val="00FD6435"/>
    <w:rsid w:val="00FD6998"/>
    <w:rsid w:val="00FD7FA6"/>
    <w:rsid w:val="00FE0ABE"/>
    <w:rsid w:val="00FE2C7A"/>
    <w:rsid w:val="00FE414B"/>
    <w:rsid w:val="00FE4B40"/>
    <w:rsid w:val="00FE4C50"/>
    <w:rsid w:val="00FE6642"/>
    <w:rsid w:val="00FE7765"/>
    <w:rsid w:val="00FF0579"/>
    <w:rsid w:val="00FF2E39"/>
    <w:rsid w:val="00FF32B6"/>
    <w:rsid w:val="00FF40D3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4D81B47"/>
  <w15:docId w15:val="{6E82881F-CA10-4F8B-AE1C-88CE54FB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95971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,h1"/>
    <w:basedOn w:val="Normale"/>
    <w:next w:val="Normale"/>
    <w:link w:val="Titolo1Carattere"/>
    <w:qFormat/>
    <w:rsid w:val="00DC3200"/>
    <w:pPr>
      <w:keepNext/>
      <w:keepLines/>
      <w:pageBreakBefore/>
      <w:numPr>
        <w:numId w:val="19"/>
      </w:numPr>
      <w:pBdr>
        <w:top w:val="single" w:sz="4" w:space="7" w:color="333333"/>
      </w:pBdr>
      <w:shd w:val="clear" w:color="auto" w:fill="FFFFFF"/>
      <w:spacing w:before="360" w:after="240"/>
      <w:jc w:val="left"/>
      <w:outlineLvl w:val="0"/>
    </w:pPr>
    <w:rPr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T"/>
    <w:basedOn w:val="Normale"/>
    <w:next w:val="Normale"/>
    <w:link w:val="Titolo2Carattere"/>
    <w:qFormat/>
    <w:rsid w:val="000776EE"/>
    <w:pPr>
      <w:keepNext/>
      <w:keepLines/>
      <w:numPr>
        <w:ilvl w:val="1"/>
        <w:numId w:val="19"/>
      </w:numPr>
      <w:spacing w:before="360" w:after="120"/>
      <w:jc w:val="left"/>
      <w:outlineLvl w:val="1"/>
    </w:pPr>
    <w:rPr>
      <w:rFonts w:cs="Arial"/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link w:val="Titolo3Carattere"/>
    <w:qFormat/>
    <w:rsid w:val="002F62E6"/>
    <w:pPr>
      <w:keepNext/>
      <w:keepLines/>
      <w:numPr>
        <w:ilvl w:val="2"/>
        <w:numId w:val="19"/>
      </w:numPr>
      <w:spacing w:before="240" w:after="120"/>
      <w:jc w:val="left"/>
      <w:outlineLvl w:val="2"/>
    </w:pPr>
    <w:rPr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,T4"/>
    <w:basedOn w:val="Normale"/>
    <w:next w:val="Normale"/>
    <w:link w:val="Titolo4Carattere"/>
    <w:qFormat/>
    <w:rsid w:val="00387620"/>
    <w:pPr>
      <w:keepNext/>
      <w:keepLines/>
      <w:numPr>
        <w:ilvl w:val="3"/>
        <w:numId w:val="19"/>
      </w:numPr>
      <w:suppressAutoHyphens w:val="0"/>
      <w:spacing w:before="120"/>
      <w:outlineLvl w:val="3"/>
    </w:pPr>
    <w:rPr>
      <w:b/>
      <w:color w:val="808080"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link w:val="Titolo5Carattere"/>
    <w:qFormat/>
    <w:rsid w:val="00864D75"/>
    <w:pPr>
      <w:keepNext/>
      <w:jc w:val="left"/>
      <w:outlineLvl w:val="4"/>
    </w:pPr>
    <w:rPr>
      <w:b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link w:val="Titolo6Carattere"/>
    <w:qFormat/>
    <w:rsid w:val="00E505CD"/>
    <w:pPr>
      <w:keepNext/>
      <w:numPr>
        <w:ilvl w:val="5"/>
        <w:numId w:val="19"/>
      </w:numPr>
      <w:spacing w:line="360" w:lineRule="auto"/>
      <w:jc w:val="left"/>
      <w:outlineLvl w:val="5"/>
    </w:pPr>
    <w:rPr>
      <w:b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link w:val="Titolo7Carattere"/>
    <w:qFormat/>
    <w:rsid w:val="00E505CD"/>
    <w:pPr>
      <w:keepNext/>
      <w:numPr>
        <w:ilvl w:val="6"/>
        <w:numId w:val="19"/>
      </w:numPr>
      <w:spacing w:line="360" w:lineRule="auto"/>
      <w:jc w:val="left"/>
      <w:outlineLvl w:val="6"/>
    </w:pPr>
    <w:rPr>
      <w:sz w:val="18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link w:val="Titolo8Carattere"/>
    <w:qFormat/>
    <w:rsid w:val="00E505CD"/>
    <w:pPr>
      <w:keepNext/>
      <w:numPr>
        <w:ilvl w:val="7"/>
        <w:numId w:val="19"/>
      </w:numPr>
      <w:spacing w:line="360" w:lineRule="auto"/>
      <w:jc w:val="left"/>
      <w:outlineLvl w:val="7"/>
    </w:pPr>
    <w:rPr>
      <w:rFonts w:cs="Arial"/>
      <w:b/>
      <w:sz w:val="16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link w:val="Titolo9Carattere"/>
    <w:qFormat/>
    <w:rsid w:val="00E505CD"/>
    <w:pPr>
      <w:keepNext/>
      <w:numPr>
        <w:ilvl w:val="8"/>
        <w:numId w:val="19"/>
      </w:numPr>
      <w:spacing w:line="360" w:lineRule="auto"/>
      <w:jc w:val="left"/>
      <w:outlineLvl w:val="8"/>
    </w:pPr>
    <w:rPr>
      <w:i/>
      <w:color w:val="808080"/>
      <w:sz w:val="16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Capitolo + 9 pt Carattere,Non Grassetto Carattere,Sinistro:  -0 Carattere,25 cm Carattere,Destro -0 cm Carattere,H1 Carattere,t1 Carattere,Titolo capitolo Carattere,Capitolo Carattere,HEADING 1 Carattere,Head 1 Carattere,1 Carattere"/>
    <w:link w:val="Titolo1"/>
    <w:locked/>
    <w:rPr>
      <w:rFonts w:ascii="Arial" w:hAnsi="Arial"/>
      <w:b/>
      <w:sz w:val="24"/>
      <w:szCs w:val="24"/>
      <w:lang w:val="it-IT" w:eastAsia="ar-SA" w:bidi="ar-SA"/>
    </w:rPr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T Carattere"/>
    <w:link w:val="Titolo2"/>
    <w:locked/>
    <w:rPr>
      <w:rFonts w:ascii="Arial" w:hAnsi="Arial" w:cs="Arial"/>
      <w:b/>
      <w:sz w:val="22"/>
      <w:szCs w:val="22"/>
      <w:lang w:val="it-IT" w:eastAsia="ar-SA" w:bidi="ar-SA"/>
    </w:rPr>
  </w:style>
  <w:style w:type="character" w:customStyle="1" w:styleId="Titolo3Carattere">
    <w:name w:val="Titolo 3 Carattere"/>
    <w:aliases w:val="§ Carattere,Titolo Fab (3) Carattere,t3 Carattere,h3 Carattere,H3 Carattere,3 Carattere,h31 Carattere,h32 Carattere,h33 Carattere,h34 Carattere,h35 Carattere,h36 Carattere,h37 Carattere,h38 Carattere,h39 Carattere,h310 Carattere"/>
    <w:link w:val="Titolo3"/>
    <w:locked/>
    <w:rPr>
      <w:rFonts w:ascii="Arial" w:hAnsi="Arial"/>
      <w:b/>
      <w:lang w:val="it-IT" w:eastAsia="ar-SA" w:bidi="ar-SA"/>
    </w:rPr>
  </w:style>
  <w:style w:type="character" w:customStyle="1" w:styleId="Titolo4Carattere">
    <w:name w:val="Titolo 4 Carattere"/>
    <w:aliases w:val="H4 Carattere,h4 Carattere,t4 Carattere,titolo 4 Carattere,H4-Heading4 Carattere,Heading 4 Char Carattere,First Subheading Carattere,Tempo Heading 4 Carattere,a. Carattere,Heading 4 Char1 Carattere,Heading 4 Char Char Carattere"/>
    <w:link w:val="Titolo4"/>
    <w:locked/>
    <w:rPr>
      <w:rFonts w:ascii="Arial" w:hAnsi="Arial"/>
      <w:b/>
      <w:color w:val="808080"/>
      <w:lang w:val="it-IT" w:eastAsia="ar-SA" w:bidi="ar-SA"/>
    </w:rPr>
  </w:style>
  <w:style w:type="character" w:customStyle="1" w:styleId="Titolo5Carattere">
    <w:name w:val="Titolo 5 Carattere"/>
    <w:aliases w:val="H5 Carattere,h5 Carattere,tit5 Carattere,H5-Heading5 Carattere,Second Subheading Carattere,Tempo Heading 5 Carattere,ITT t5 Carattere,PA Pico Section Carattere,Ref Heading 2 Carattere,rh2 Carattere,Ref Heading 21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Titolo6Carattere">
    <w:name w:val="Titolo 6 Carattere"/>
    <w:aliases w:val="H6 Carattere,h6 Carattere,Third Subheading Carattere,ITT t6 Carattere,PA Appendix Carattere,Ref Heading 3 Carattere,rh3 Carattere,Ref Heading 31 Carattere,rh31 Carattere,Ref Heading 32 Carattere,rh32 Carattere,h61 Carattere"/>
    <w:link w:val="Titolo6"/>
    <w:locked/>
    <w:rPr>
      <w:rFonts w:ascii="Arial" w:hAnsi="Arial"/>
      <w:b/>
      <w:lang w:val="it-IT" w:eastAsia="ar-SA" w:bidi="ar-SA"/>
    </w:rPr>
  </w:style>
  <w:style w:type="character" w:customStyle="1" w:styleId="Titolo7Carattere">
    <w:name w:val="Titolo 7 Carattere"/>
    <w:aliases w:val="ITT t7 Carattere,PA Appendix Major Carattere,sottopar11111 Carattere,ASAPHeading 7 Carattere,Heading 7 (do not use) Carattere,7 Carattere,h7 Carattere,Annexe 1 Carattere,letter list Carattere,lettered list Carattere"/>
    <w:link w:val="Titolo7"/>
    <w:locked/>
    <w:rPr>
      <w:rFonts w:ascii="Arial" w:hAnsi="Arial"/>
      <w:sz w:val="18"/>
      <w:lang w:val="it-IT" w:eastAsia="ar-SA" w:bidi="ar-SA"/>
    </w:rPr>
  </w:style>
  <w:style w:type="character" w:customStyle="1" w:styleId="Titolo8Carattere">
    <w:name w:val="Titolo 8 Carattere"/>
    <w:aliases w:val="Titolo8 Carattere,ITT t8 Carattere,PA Appendix Minor Carattere,Heading 8 Char Carattere,ASAPHeading 8 Carattere,Heading 8 (do not use) Carattere,8 Carattere,h8 Carattere,action Carattere,action1 Carattere,action2 Carattere"/>
    <w:link w:val="Titolo8"/>
    <w:locked/>
    <w:rPr>
      <w:rFonts w:ascii="Arial" w:hAnsi="Arial" w:cs="Arial"/>
      <w:b/>
      <w:sz w:val="16"/>
      <w:szCs w:val="28"/>
      <w:lang w:val="it-IT" w:eastAsia="ar-SA" w:bidi="ar-SA"/>
    </w:rPr>
  </w:style>
  <w:style w:type="character" w:customStyle="1" w:styleId="Titolo9Carattere">
    <w:name w:val="Titolo 9 Carattere"/>
    <w:aliases w:val="Titolo9 Carattere,App Heading Carattere,ITT t9 Carattere,ASAPHeading 9 Carattere,Appendix Carattere,Heading 9 (do not use) Carattere,9 Carattere,h9 Carattere,progress Carattere,progress1 Carattere,progress2 Carattere"/>
    <w:link w:val="Titolo9"/>
    <w:locked/>
    <w:rPr>
      <w:rFonts w:ascii="Arial" w:hAnsi="Arial"/>
      <w:i/>
      <w:color w:val="808080"/>
      <w:sz w:val="16"/>
      <w:u w:val="single"/>
      <w:lang w:val="it-IT" w:eastAsia="ar-SA" w:bidi="ar-SA"/>
    </w:rPr>
  </w:style>
  <w:style w:type="character" w:styleId="Collegamentoipertestuale">
    <w:name w:val="Hyperlink"/>
    <w:rsid w:val="005A2777"/>
    <w:rPr>
      <w:rFonts w:cs="Times New Roman"/>
      <w:color w:val="0000FF"/>
      <w:u w:val="single"/>
    </w:rPr>
  </w:style>
  <w:style w:type="paragraph" w:customStyle="1" w:styleId="Indice">
    <w:name w:val="Indice"/>
    <w:basedOn w:val="Normale"/>
    <w:rsid w:val="00E505CD"/>
    <w:pPr>
      <w:suppressLineNumbers/>
      <w:jc w:val="left"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semiHidden/>
    <w:pPr>
      <w:spacing w:before="0" w:after="0"/>
      <w:jc w:val="left"/>
    </w:pPr>
    <w:rPr>
      <w:rFonts w:ascii="Times New Roman" w:hAnsi="Times New Roman"/>
    </w:r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Sommario1">
    <w:name w:val="toc 1"/>
    <w:basedOn w:val="Normale"/>
    <w:next w:val="Sommario2"/>
    <w:autoRedefine/>
    <w:rsid w:val="00DC3200"/>
    <w:pPr>
      <w:keepNext/>
      <w:keepLines/>
      <w:shd w:val="clear" w:color="auto" w:fill="FFFFFF"/>
      <w:tabs>
        <w:tab w:val="left" w:pos="851"/>
        <w:tab w:val="right" w:leader="dot" w:pos="9214"/>
      </w:tabs>
      <w:overflowPunct w:val="0"/>
      <w:autoSpaceDE w:val="0"/>
      <w:spacing w:after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autoRedefine/>
    <w:rsid w:val="00DC3200"/>
    <w:pPr>
      <w:tabs>
        <w:tab w:val="left" w:pos="993"/>
        <w:tab w:val="right" w:leader="dot" w:pos="9214"/>
      </w:tabs>
      <w:spacing w:after="20"/>
      <w:ind w:left="993" w:right="567" w:hanging="709"/>
      <w:jc w:val="left"/>
    </w:pPr>
    <w:rPr>
      <w:rFonts w:cs="Arial"/>
      <w:noProof/>
      <w:sz w:val="18"/>
      <w:szCs w:val="16"/>
    </w:rPr>
  </w:style>
  <w:style w:type="paragraph" w:styleId="Sommario3">
    <w:name w:val="toc 3"/>
    <w:basedOn w:val="Normale"/>
    <w:next w:val="Normale"/>
    <w:autoRedefine/>
    <w:rsid w:val="00A85B90"/>
    <w:pPr>
      <w:tabs>
        <w:tab w:val="left" w:pos="1134"/>
        <w:tab w:val="right" w:leader="dot" w:pos="9214"/>
      </w:tabs>
      <w:spacing w:before="20" w:after="20"/>
      <w:ind w:left="1135" w:right="567" w:hanging="851"/>
      <w:jc w:val="left"/>
    </w:pPr>
    <w:rPr>
      <w:sz w:val="16"/>
    </w:rPr>
  </w:style>
  <w:style w:type="paragraph" w:styleId="Sommario4">
    <w:name w:val="toc 4"/>
    <w:basedOn w:val="Indice"/>
    <w:autoRedefine/>
    <w:semiHidden/>
    <w:rsid w:val="00A85B90"/>
    <w:pPr>
      <w:tabs>
        <w:tab w:val="left" w:pos="1418"/>
        <w:tab w:val="right" w:leader="dot" w:pos="9214"/>
      </w:tabs>
      <w:spacing w:before="20" w:after="20"/>
      <w:ind w:left="284" w:right="565"/>
    </w:pPr>
    <w:rPr>
      <w:i/>
      <w:noProof/>
      <w:color w:val="333333"/>
      <w:sz w:val="16"/>
      <w:szCs w:val="16"/>
    </w:r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E505CD"/>
    <w:pPr>
      <w:overflowPunct w:val="0"/>
      <w:autoSpaceDE w:val="0"/>
      <w:spacing w:before="0" w:after="0"/>
      <w:jc w:val="left"/>
    </w:pPr>
    <w:rPr>
      <w:color w:val="000000"/>
      <w:lang w:val="en-US"/>
    </w:rPr>
  </w:style>
  <w:style w:type="paragraph" w:styleId="Didascalia">
    <w:name w:val="caption"/>
    <w:basedOn w:val="Normale"/>
    <w:next w:val="Normale"/>
    <w:qFormat/>
    <w:rsid w:val="008C3C15"/>
    <w:pPr>
      <w:keepLines/>
      <w:suppressAutoHyphens w:val="0"/>
      <w:spacing w:before="240" w:after="360"/>
      <w:jc w:val="center"/>
    </w:pPr>
    <w:rPr>
      <w:b/>
      <w:sz w:val="18"/>
      <w:lang w:eastAsia="it-IT"/>
    </w:rPr>
  </w:style>
  <w:style w:type="character" w:styleId="Rimandocommento">
    <w:name w:val="annotation reference"/>
    <w:semiHidden/>
    <w:rsid w:val="001B5CB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B5CBA"/>
  </w:style>
  <w:style w:type="character" w:customStyle="1" w:styleId="TestocommentoCarattere">
    <w:name w:val="Testo commento Carattere"/>
    <w:link w:val="Testocommento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semiHidden/>
    <w:rsid w:val="001B5CB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Grigliatabella">
    <w:name w:val="Table Grid"/>
    <w:basedOn w:val="Tabellanormale"/>
    <w:rsid w:val="00E505CD"/>
    <w:pPr>
      <w:suppressAutoHyphens/>
      <w:spacing w:before="60" w:after="60"/>
      <w:jc w:val="both"/>
    </w:pPr>
    <w:rPr>
      <w:rFonts w:ascii="Arial" w:hAnsi="Arial"/>
      <w:sz w:val="16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styleId="Intestazione">
    <w:name w:val="header"/>
    <w:aliases w:val="hd,intestazione,Even,Header 2"/>
    <w:basedOn w:val="Normale"/>
    <w:link w:val="IntestazioneCarattere"/>
    <w:rsid w:val="00AE24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,Even Carattere,Header 2 Carattere"/>
    <w:link w:val="Intestazione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rsid w:val="00AE24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customStyle="1" w:styleId="Elencopunti">
    <w:name w:val="Elenco punti"/>
    <w:basedOn w:val="Normale"/>
    <w:rsid w:val="008C3C15"/>
    <w:pPr>
      <w:keepLines/>
      <w:numPr>
        <w:numId w:val="21"/>
      </w:numPr>
      <w:suppressAutoHyphens w:val="0"/>
    </w:pPr>
    <w:rPr>
      <w:lang w:eastAsia="it-IT"/>
    </w:rPr>
  </w:style>
  <w:style w:type="paragraph" w:styleId="NormaleWeb">
    <w:name w:val="Normal (Web)"/>
    <w:basedOn w:val="Normale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Normalelt">
    <w:name w:val="Normale lt"/>
    <w:basedOn w:val="Normale"/>
    <w:rsid w:val="0016156C"/>
    <w:pPr>
      <w:suppressAutoHyphens w:val="0"/>
      <w:spacing w:before="120" w:after="120" w:line="360" w:lineRule="exact"/>
      <w:jc w:val="left"/>
    </w:pPr>
    <w:rPr>
      <w:rFonts w:cs="Arial"/>
      <w:szCs w:val="24"/>
      <w:lang w:eastAsia="it-IT"/>
    </w:rPr>
  </w:style>
  <w:style w:type="paragraph" w:customStyle="1" w:styleId="Req">
    <w:name w:val="Req"/>
    <w:basedOn w:val="Normale"/>
    <w:link w:val="ReqCarattere"/>
    <w:rsid w:val="00AA4769"/>
    <w:pPr>
      <w:keepLines/>
      <w:numPr>
        <w:numId w:val="25"/>
      </w:numPr>
      <w:suppressAutoHyphens w:val="0"/>
    </w:pPr>
    <w:rPr>
      <w:bCs/>
      <w:szCs w:val="24"/>
      <w:lang w:eastAsia="en-US"/>
    </w:rPr>
  </w:style>
  <w:style w:type="character" w:customStyle="1" w:styleId="ReqCarattere">
    <w:name w:val="Req Carattere"/>
    <w:link w:val="Req"/>
    <w:locked/>
    <w:rsid w:val="00AA4769"/>
    <w:rPr>
      <w:rFonts w:ascii="Arial" w:hAnsi="Arial"/>
      <w:bCs/>
      <w:szCs w:val="24"/>
      <w:lang w:val="it-IT" w:eastAsia="en-US" w:bidi="ar-SA"/>
    </w:rPr>
  </w:style>
  <w:style w:type="paragraph" w:customStyle="1" w:styleId="Lista1bullet">
    <w:name w:val="Lista 1 bullet"/>
    <w:basedOn w:val="Normale"/>
    <w:rsid w:val="00284FC2"/>
    <w:pPr>
      <w:keepLines/>
      <w:numPr>
        <w:numId w:val="1"/>
      </w:numPr>
      <w:tabs>
        <w:tab w:val="clear" w:pos="1209"/>
        <w:tab w:val="num" w:pos="360"/>
        <w:tab w:val="num" w:pos="1134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284FC2"/>
    <w:pPr>
      <w:keepLines/>
      <w:tabs>
        <w:tab w:val="num" w:pos="1209"/>
      </w:tabs>
      <w:suppressAutoHyphens w:val="0"/>
      <w:spacing w:before="120"/>
      <w:ind w:left="360" w:hanging="360"/>
    </w:pPr>
    <w:rPr>
      <w:rFonts w:cs="Arial"/>
      <w:lang w:eastAsia="en-US"/>
    </w:rPr>
  </w:style>
  <w:style w:type="paragraph" w:customStyle="1" w:styleId="Lista2bullet">
    <w:name w:val="Lista 2 bullet"/>
    <w:basedOn w:val="Lista1bullet"/>
    <w:rsid w:val="00836371"/>
    <w:pPr>
      <w:numPr>
        <w:numId w:val="20"/>
      </w:numPr>
      <w:tabs>
        <w:tab w:val="clear" w:pos="1209"/>
        <w:tab w:val="num" w:pos="1134"/>
        <w:tab w:val="left" w:pos="1276"/>
      </w:tabs>
      <w:spacing w:before="0"/>
    </w:pPr>
  </w:style>
  <w:style w:type="paragraph" w:customStyle="1" w:styleId="Normalespaziato">
    <w:name w:val="Normale spaziato"/>
    <w:basedOn w:val="Normale"/>
    <w:rsid w:val="008C3C15"/>
    <w:pPr>
      <w:keepLines/>
      <w:suppressAutoHyphens w:val="0"/>
      <w:spacing w:after="120"/>
    </w:pPr>
    <w:rPr>
      <w:lang w:eastAsia="it-IT"/>
    </w:rPr>
  </w:style>
  <w:style w:type="paragraph" w:customStyle="1" w:styleId="StileReqCorsivo">
    <w:name w:val="Stile Req + Corsivo"/>
    <w:basedOn w:val="Req"/>
    <w:link w:val="StileReqCorsivoCarattere"/>
    <w:rsid w:val="00820764"/>
    <w:pPr>
      <w:numPr>
        <w:numId w:val="2"/>
      </w:numPr>
      <w:tabs>
        <w:tab w:val="clear" w:pos="360"/>
        <w:tab w:val="num" w:pos="432"/>
        <w:tab w:val="num" w:pos="851"/>
        <w:tab w:val="num" w:pos="1209"/>
      </w:tabs>
      <w:ind w:left="851" w:hanging="851"/>
    </w:pPr>
    <w:rPr>
      <w:b/>
      <w:bCs w:val="0"/>
      <w:i/>
      <w:iCs/>
    </w:rPr>
  </w:style>
  <w:style w:type="character" w:customStyle="1" w:styleId="StileReqCorsivoCarattere">
    <w:name w:val="Stile Req + Corsivo Carattere"/>
    <w:link w:val="StileReqCorsivo"/>
    <w:locked/>
    <w:rsid w:val="00820764"/>
    <w:rPr>
      <w:rFonts w:ascii="Arial" w:hAnsi="Arial"/>
      <w:b/>
      <w:bCs/>
      <w:i/>
      <w:iCs/>
      <w:szCs w:val="24"/>
      <w:lang w:val="it-IT" w:eastAsia="en-US" w:bidi="ar-SA"/>
    </w:rPr>
  </w:style>
  <w:style w:type="paragraph" w:customStyle="1" w:styleId="Figure">
    <w:name w:val="Figure"/>
    <w:basedOn w:val="Normale"/>
    <w:next w:val="Didascalia"/>
    <w:rsid w:val="0027193F"/>
    <w:pPr>
      <w:keepLines/>
      <w:suppressAutoHyphens w:val="0"/>
      <w:spacing w:before="120" w:after="240"/>
      <w:jc w:val="center"/>
    </w:pPr>
    <w:rPr>
      <w:b/>
      <w:sz w:val="16"/>
      <w:szCs w:val="16"/>
      <w:lang w:eastAsia="it-IT"/>
    </w:rPr>
  </w:style>
  <w:style w:type="paragraph" w:customStyle="1" w:styleId="Query">
    <w:name w:val="Query"/>
    <w:basedOn w:val="Normale"/>
    <w:link w:val="QueryCarattere"/>
    <w:rsid w:val="00054FA9"/>
    <w:pPr>
      <w:keepLines/>
      <w:numPr>
        <w:numId w:val="23"/>
      </w:numPr>
      <w:tabs>
        <w:tab w:val="left" w:pos="851"/>
      </w:tabs>
      <w:suppressAutoHyphens w:val="0"/>
      <w:ind w:left="851" w:hanging="851"/>
    </w:pPr>
    <w:rPr>
      <w:i/>
      <w:iCs/>
      <w:lang w:eastAsia="en-US"/>
    </w:rPr>
  </w:style>
  <w:style w:type="character" w:customStyle="1" w:styleId="QueryCarattere">
    <w:name w:val="Query Carattere"/>
    <w:link w:val="Query"/>
    <w:locked/>
    <w:rsid w:val="00054FA9"/>
    <w:rPr>
      <w:rFonts w:ascii="Arial" w:hAnsi="Arial"/>
      <w:i/>
      <w:iCs/>
      <w:lang w:val="it-IT" w:eastAsia="en-US" w:bidi="ar-SA"/>
    </w:rPr>
  </w:style>
  <w:style w:type="paragraph" w:customStyle="1" w:styleId="CarattereCarattereCarattere">
    <w:name w:val="Carattere Carattere Carattere"/>
    <w:basedOn w:val="Normale"/>
    <w:rsid w:val="00D5632D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Rimandonotaapidipagina">
    <w:name w:val="footnote reference"/>
    <w:semiHidden/>
    <w:rsid w:val="00D5632D"/>
    <w:rPr>
      <w:rFonts w:cs="Times New Roman"/>
      <w:vertAlign w:val="superscript"/>
    </w:rPr>
  </w:style>
  <w:style w:type="paragraph" w:styleId="Puntoelenco4">
    <w:name w:val="List Bullet 4"/>
    <w:basedOn w:val="Normale"/>
    <w:autoRedefine/>
    <w:rsid w:val="00D5632D"/>
    <w:pPr>
      <w:numPr>
        <w:numId w:val="22"/>
      </w:numPr>
      <w:tabs>
        <w:tab w:val="clear" w:pos="643"/>
        <w:tab w:val="num" w:pos="1209"/>
      </w:tabs>
      <w:suppressAutoHyphens w:val="0"/>
      <w:spacing w:before="0" w:after="0" w:line="360" w:lineRule="auto"/>
      <w:ind w:left="454" w:firstLine="0"/>
    </w:pPr>
    <w:rPr>
      <w:rFonts w:ascii="Garamond" w:hAnsi="Garamond"/>
      <w:sz w:val="24"/>
      <w:szCs w:val="24"/>
      <w:lang w:eastAsia="en-US"/>
    </w:rPr>
  </w:style>
  <w:style w:type="paragraph" w:styleId="Puntoelenco">
    <w:name w:val="List Bullet"/>
    <w:basedOn w:val="Normale"/>
    <w:rsid w:val="00F6618F"/>
    <w:pPr>
      <w:tabs>
        <w:tab w:val="num" w:pos="1209"/>
      </w:tabs>
      <w:ind w:left="360" w:hanging="360"/>
    </w:pPr>
  </w:style>
  <w:style w:type="paragraph" w:customStyle="1" w:styleId="corpodeltesto">
    <w:name w:val="corpo del testo"/>
    <w:basedOn w:val="Normale"/>
    <w:link w:val="corpodeltestoChar"/>
    <w:rsid w:val="008D6E48"/>
    <w:pPr>
      <w:spacing w:before="120" w:after="40" w:line="288" w:lineRule="auto"/>
    </w:pPr>
    <w:rPr>
      <w:rFonts w:ascii="Garamond" w:hAnsi="Garamond"/>
      <w:sz w:val="22"/>
      <w:lang w:eastAsia="fr-FR"/>
    </w:rPr>
  </w:style>
  <w:style w:type="paragraph" w:styleId="Indicedellefigure">
    <w:name w:val="table of figures"/>
    <w:basedOn w:val="Normale"/>
    <w:next w:val="Normale"/>
    <w:autoRedefine/>
    <w:semiHidden/>
    <w:rsid w:val="00C866EC"/>
    <w:pPr>
      <w:tabs>
        <w:tab w:val="right" w:leader="dot" w:pos="9202"/>
      </w:tabs>
      <w:spacing w:before="20" w:after="20"/>
      <w:ind w:left="284"/>
    </w:pPr>
    <w:rPr>
      <w:sz w:val="16"/>
    </w:rPr>
  </w:style>
  <w:style w:type="character" w:customStyle="1" w:styleId="corpodeltestoChar">
    <w:name w:val="corpo del testo Char"/>
    <w:link w:val="corpodeltesto"/>
    <w:locked/>
    <w:rsid w:val="008D6E48"/>
    <w:rPr>
      <w:rFonts w:ascii="Garamond" w:hAnsi="Garamond" w:cs="Times New Roman"/>
      <w:sz w:val="22"/>
      <w:lang w:val="it-IT" w:eastAsia="fr-FR" w:bidi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D6E48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Arial" w:hAnsi="Arial" w:cs="Times New Roman"/>
      <w:b/>
      <w:bCs/>
      <w:sz w:val="20"/>
      <w:szCs w:val="20"/>
      <w:lang w:val="x-none" w:eastAsia="ar-SA" w:bidi="ar-SA"/>
    </w:rPr>
  </w:style>
  <w:style w:type="paragraph" w:customStyle="1" w:styleId="elencopuntato">
    <w:name w:val="elenco puntato &gt;"/>
    <w:basedOn w:val="corpodeltesto"/>
    <w:link w:val="elencopuntatoChar"/>
    <w:rsid w:val="00AA7F7D"/>
    <w:pPr>
      <w:numPr>
        <w:numId w:val="24"/>
      </w:numPr>
      <w:spacing w:before="60" w:after="60"/>
    </w:pPr>
  </w:style>
  <w:style w:type="character" w:customStyle="1" w:styleId="elencopuntatoChar">
    <w:name w:val="elenco puntato &gt; Char"/>
    <w:basedOn w:val="corpodeltestoChar"/>
    <w:link w:val="elencopuntato"/>
    <w:locked/>
    <w:rsid w:val="00AA7F7D"/>
    <w:rPr>
      <w:rFonts w:ascii="Garamond" w:hAnsi="Garamond" w:cs="Times New Roman"/>
      <w:sz w:val="22"/>
      <w:lang w:val="it-IT" w:eastAsia="fr-FR" w:bidi="ar-SA"/>
    </w:rPr>
  </w:style>
  <w:style w:type="character" w:styleId="Collegamentovisitato">
    <w:name w:val="FollowedHyperlink"/>
    <w:rsid w:val="00911918"/>
    <w:rPr>
      <w:rFonts w:cs="Times New Roman"/>
      <w:color w:val="800080"/>
      <w:u w:val="single"/>
    </w:rPr>
  </w:style>
  <w:style w:type="character" w:customStyle="1" w:styleId="content">
    <w:name w:val="content"/>
    <w:rsid w:val="002F4AB9"/>
    <w:rPr>
      <w:rFonts w:cs="Times New Roman"/>
    </w:rPr>
  </w:style>
  <w:style w:type="character" w:customStyle="1" w:styleId="indice0">
    <w:name w:val="indice"/>
    <w:rsid w:val="002F4AB9"/>
    <w:rPr>
      <w:rFonts w:cs="Times New Roman"/>
    </w:rPr>
  </w:style>
  <w:style w:type="paragraph" w:styleId="Paragrafoelenco">
    <w:name w:val="List Paragraph"/>
    <w:basedOn w:val="Normale"/>
    <w:qFormat/>
    <w:rsid w:val="00F0171B"/>
    <w:pPr>
      <w:ind w:left="720"/>
    </w:pPr>
    <w:rPr>
      <w:rFonts w:cs="Arial"/>
    </w:rPr>
  </w:style>
  <w:style w:type="paragraph" w:customStyle="1" w:styleId="elenconumerato">
    <w:name w:val="elenco numerato"/>
    <w:basedOn w:val="Normale"/>
    <w:rsid w:val="00DD5B90"/>
    <w:pPr>
      <w:numPr>
        <w:numId w:val="26"/>
      </w:numPr>
      <w:spacing w:line="288" w:lineRule="auto"/>
    </w:pPr>
    <w:rPr>
      <w:rFonts w:ascii="Garamond" w:hAnsi="Garamond"/>
      <w:sz w:val="22"/>
      <w:lang w:eastAsia="fr-FR"/>
    </w:rPr>
  </w:style>
  <w:style w:type="paragraph" w:customStyle="1" w:styleId="Carattere">
    <w:name w:val="Carattere"/>
    <w:basedOn w:val="Normale"/>
    <w:rsid w:val="0034630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Numeropagina">
    <w:name w:val="page number"/>
    <w:rsid w:val="00A518FD"/>
    <w:rPr>
      <w:rFonts w:cs="Times New Roman"/>
    </w:rPr>
  </w:style>
  <w:style w:type="paragraph" w:styleId="Titolo">
    <w:name w:val="Title"/>
    <w:basedOn w:val="Normale"/>
    <w:link w:val="TitoloCarattere"/>
    <w:qFormat/>
    <w:rsid w:val="00A518FD"/>
    <w:pPr>
      <w:suppressAutoHyphens w:val="0"/>
      <w:spacing w:before="0" w:after="120" w:line="360" w:lineRule="auto"/>
      <w:jc w:val="center"/>
    </w:pPr>
    <w:rPr>
      <w:b/>
      <w:bCs/>
      <w:i/>
      <w:iCs/>
      <w:sz w:val="24"/>
      <w:szCs w:val="24"/>
      <w:lang w:eastAsia="it-IT"/>
    </w:rPr>
  </w:style>
  <w:style w:type="character" w:customStyle="1" w:styleId="TitoloCarattere">
    <w:name w:val="Titolo Carattere"/>
    <w:link w:val="Titolo"/>
    <w:locked/>
    <w:rsid w:val="00A518FD"/>
    <w:rPr>
      <w:rFonts w:ascii="Arial" w:hAnsi="Arial" w:cs="Times New Roman"/>
      <w:b/>
      <w:bCs/>
      <w:i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0417A1"/>
  </w:style>
  <w:style w:type="character" w:customStyle="1" w:styleId="TestonotadichiusuraCarattere">
    <w:name w:val="Testo nota di chiusura Carattere"/>
    <w:link w:val="Testonotadichiusura"/>
    <w:semiHidden/>
    <w:locked/>
    <w:rsid w:val="000417A1"/>
    <w:rPr>
      <w:rFonts w:ascii="Arial" w:hAnsi="Arial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semiHidden/>
    <w:rsid w:val="000417A1"/>
    <w:rPr>
      <w:rFonts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7C7A16"/>
    <w:pPr>
      <w:tabs>
        <w:tab w:val="left" w:pos="1134"/>
      </w:tabs>
      <w:suppressAutoHyphens w:val="0"/>
      <w:spacing w:before="600" w:line="360" w:lineRule="auto"/>
      <w:ind w:left="5670"/>
      <w:jc w:val="center"/>
    </w:pPr>
    <w:rPr>
      <w:rFonts w:cs="Arial"/>
      <w:i/>
      <w:iCs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locked/>
    <w:rsid w:val="007C7A16"/>
    <w:rPr>
      <w:rFonts w:ascii="Arial" w:hAnsi="Arial"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rsid w:val="00BE7924"/>
    <w:pPr>
      <w:ind w:left="720"/>
    </w:pPr>
    <w:rPr>
      <w:rFonts w:cs="Arial"/>
    </w:rPr>
  </w:style>
  <w:style w:type="paragraph" w:customStyle="1" w:styleId="Corpodelt">
    <w:name w:val="Corpo del t"/>
    <w:basedOn w:val="Normale"/>
    <w:rsid w:val="00105586"/>
    <w:pPr>
      <w:widowControl w:val="0"/>
      <w:spacing w:before="0" w:after="0"/>
      <w:ind w:right="-1"/>
    </w:pPr>
    <w:rPr>
      <w:rFonts w:cs="Arial"/>
      <w:lang w:eastAsia="it-IT"/>
    </w:rPr>
  </w:style>
  <w:style w:type="character" w:customStyle="1" w:styleId="CarattereCarattere2">
    <w:name w:val="Carattere Carattere2"/>
    <w:locked/>
    <w:rsid w:val="009A21DC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dro\Dati%20applicazioni\Microsoft\Modelli\SardegnaIT_ModelloDocumentoTecnico_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F65BE-AFA8-428E-9246-B2824EC70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SardegnaIT_ModelloDocumentoTecnico_2</Template>
  <TotalTime>35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Rete Telematica Regionale - Fornitura di apparati trasmissivi per l'infrastruttura DWDM sottomarina</vt:lpstr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Rete Telematica Regionale - Fornitura di apparati trasmissivi per l'infrastruttura DWDM sottomarina</dc:title>
  <dc:subject>Offerta tecnica</dc:subject>
  <dc:creator>Ing</dc:creator>
  <cp:lastModifiedBy>Giancarla Laconi</cp:lastModifiedBy>
  <cp:revision>3</cp:revision>
  <cp:lastPrinted>2010-12-13T09:43:00Z</cp:lastPrinted>
  <dcterms:created xsi:type="dcterms:W3CDTF">2020-11-04T09:00:00Z</dcterms:created>
  <dcterms:modified xsi:type="dcterms:W3CDTF">2020-11-04T10:15:00Z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getto">
    <vt:lpwstr>RTR-R</vt:lpwstr>
  </property>
</Properties>
</file>